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BBB798" w14:textId="77777777" w:rsidR="00626A6F" w:rsidRPr="008226CE" w:rsidRDefault="00626A6F" w:rsidP="00E5090D">
      <w:pPr>
        <w:pStyle w:val="Heading2"/>
        <w:tabs>
          <w:tab w:val="left" w:pos="1701"/>
        </w:tabs>
        <w:jc w:val="both"/>
        <w:rPr>
          <w:rFonts w:cs="Calibri"/>
          <w:i/>
          <w:sz w:val="22"/>
          <w:szCs w:val="22"/>
        </w:rPr>
      </w:pPr>
      <w:r w:rsidRPr="008226CE">
        <w:rPr>
          <w:rFonts w:cs="Calibri"/>
          <w:i/>
          <w:sz w:val="22"/>
          <w:szCs w:val="22"/>
        </w:rPr>
        <w:t>DRAFT</w:t>
      </w:r>
    </w:p>
    <w:p w14:paraId="467F0953" w14:textId="195E2A4D" w:rsidR="005A7767" w:rsidRPr="006A67EA" w:rsidRDefault="00892977" w:rsidP="00315684">
      <w:pPr>
        <w:pStyle w:val="Heading2"/>
        <w:jc w:val="both"/>
        <w:rPr>
          <w:rFonts w:cs="Calibri"/>
          <w:sz w:val="22"/>
          <w:szCs w:val="22"/>
        </w:rPr>
      </w:pPr>
      <w:r w:rsidRPr="008226CE">
        <w:rPr>
          <w:rFonts w:cs="Calibri"/>
          <w:sz w:val="22"/>
          <w:szCs w:val="22"/>
        </w:rPr>
        <w:t xml:space="preserve">Minutes of </w:t>
      </w:r>
      <w:r w:rsidR="00917713">
        <w:rPr>
          <w:rFonts w:cs="Calibri"/>
          <w:sz w:val="22"/>
          <w:szCs w:val="22"/>
        </w:rPr>
        <w:t xml:space="preserve">a </w:t>
      </w:r>
      <w:r w:rsidRPr="008226CE">
        <w:rPr>
          <w:rFonts w:cs="Calibri"/>
          <w:sz w:val="22"/>
          <w:szCs w:val="22"/>
        </w:rPr>
        <w:t xml:space="preserve">meeting of the </w:t>
      </w:r>
      <w:r w:rsidR="0098027D" w:rsidRPr="008226CE">
        <w:rPr>
          <w:rFonts w:cs="Calibri"/>
          <w:sz w:val="22"/>
          <w:szCs w:val="22"/>
        </w:rPr>
        <w:t xml:space="preserve">Recreation and Amenities </w:t>
      </w:r>
      <w:r w:rsidR="00C82C14" w:rsidRPr="008226CE">
        <w:rPr>
          <w:rFonts w:cs="Calibri"/>
          <w:sz w:val="22"/>
          <w:szCs w:val="22"/>
        </w:rPr>
        <w:t>Committee</w:t>
      </w:r>
      <w:r w:rsidRPr="008226CE">
        <w:rPr>
          <w:rFonts w:cs="Calibri"/>
          <w:sz w:val="22"/>
          <w:szCs w:val="22"/>
        </w:rPr>
        <w:t xml:space="preserve"> held on </w:t>
      </w:r>
      <w:r w:rsidR="008E3483">
        <w:rPr>
          <w:rFonts w:cs="Calibri"/>
          <w:sz w:val="22"/>
          <w:szCs w:val="22"/>
        </w:rPr>
        <w:t xml:space="preserve">Thursday </w:t>
      </w:r>
      <w:r w:rsidR="00D27DB6">
        <w:rPr>
          <w:rFonts w:cs="Calibri"/>
          <w:sz w:val="22"/>
          <w:szCs w:val="22"/>
        </w:rPr>
        <w:t>2</w:t>
      </w:r>
      <w:r w:rsidR="008E47A5">
        <w:rPr>
          <w:rFonts w:cs="Calibri"/>
          <w:sz w:val="22"/>
          <w:szCs w:val="22"/>
        </w:rPr>
        <w:t>9</w:t>
      </w:r>
      <w:r w:rsidR="00D27DB6">
        <w:rPr>
          <w:rFonts w:cs="Calibri"/>
          <w:sz w:val="22"/>
          <w:szCs w:val="22"/>
        </w:rPr>
        <w:t xml:space="preserve"> Ju</w:t>
      </w:r>
      <w:r w:rsidR="008E47A5">
        <w:rPr>
          <w:rFonts w:cs="Calibri"/>
          <w:sz w:val="22"/>
          <w:szCs w:val="22"/>
        </w:rPr>
        <w:t>ly</w:t>
      </w:r>
      <w:r w:rsidR="003E5976">
        <w:rPr>
          <w:rFonts w:cs="Calibri"/>
          <w:sz w:val="22"/>
          <w:szCs w:val="22"/>
        </w:rPr>
        <w:t xml:space="preserve"> </w:t>
      </w:r>
      <w:r w:rsidR="00764BA7">
        <w:rPr>
          <w:rFonts w:cs="Calibri"/>
          <w:sz w:val="22"/>
          <w:szCs w:val="22"/>
        </w:rPr>
        <w:t>20</w:t>
      </w:r>
      <w:r w:rsidR="008D2A13">
        <w:rPr>
          <w:rFonts w:cs="Calibri"/>
          <w:sz w:val="22"/>
          <w:szCs w:val="22"/>
        </w:rPr>
        <w:t>2</w:t>
      </w:r>
      <w:r w:rsidR="00C16B7A">
        <w:rPr>
          <w:rFonts w:cs="Calibri"/>
          <w:sz w:val="22"/>
          <w:szCs w:val="22"/>
        </w:rPr>
        <w:t>1</w:t>
      </w:r>
      <w:r w:rsidR="00F93FF4">
        <w:rPr>
          <w:rFonts w:cs="Calibri"/>
          <w:sz w:val="22"/>
          <w:szCs w:val="22"/>
        </w:rPr>
        <w:t xml:space="preserve">, </w:t>
      </w:r>
      <w:r w:rsidR="00DE7D28">
        <w:rPr>
          <w:rFonts w:cs="Calibri"/>
          <w:sz w:val="22"/>
          <w:szCs w:val="22"/>
        </w:rPr>
        <w:t>at the Spencers Wood Pavilion commencing at 7:30pm</w:t>
      </w:r>
    </w:p>
    <w:p w14:paraId="12959D75" w14:textId="77777777" w:rsidR="00B314F9" w:rsidRPr="006A67EA" w:rsidRDefault="00B314F9" w:rsidP="00B314F9">
      <w:pPr>
        <w:rPr>
          <w:rFonts w:ascii="Calibri" w:hAnsi="Calibri" w:cs="Calibri"/>
          <w:sz w:val="22"/>
          <w:szCs w:val="22"/>
          <w:lang w:val="en-GB"/>
        </w:rPr>
      </w:pPr>
    </w:p>
    <w:p w14:paraId="10C63EFD" w14:textId="2E4952A8" w:rsidR="002E715C" w:rsidRPr="006A67EA" w:rsidRDefault="00892977" w:rsidP="009F12B7">
      <w:pPr>
        <w:pStyle w:val="Notice"/>
        <w:tabs>
          <w:tab w:val="left" w:pos="1134"/>
        </w:tabs>
        <w:spacing w:after="0"/>
        <w:ind w:left="1134" w:hanging="1134"/>
        <w:rPr>
          <w:rFonts w:cs="Calibri"/>
          <w:sz w:val="22"/>
          <w:szCs w:val="22"/>
        </w:rPr>
      </w:pPr>
      <w:r w:rsidRPr="006A67EA">
        <w:rPr>
          <w:rFonts w:cs="Calibri"/>
          <w:sz w:val="22"/>
          <w:szCs w:val="22"/>
        </w:rPr>
        <w:t>Present</w:t>
      </w:r>
      <w:r w:rsidR="005A7767" w:rsidRPr="006A67EA">
        <w:rPr>
          <w:rFonts w:cs="Calibri"/>
          <w:sz w:val="22"/>
          <w:szCs w:val="22"/>
        </w:rPr>
        <w:t>:</w:t>
      </w:r>
      <w:r w:rsidRPr="006A67EA">
        <w:rPr>
          <w:rFonts w:cs="Calibri"/>
          <w:sz w:val="22"/>
          <w:szCs w:val="22"/>
        </w:rPr>
        <w:tab/>
      </w:r>
      <w:r w:rsidR="005A7767" w:rsidRPr="006A67EA">
        <w:rPr>
          <w:rFonts w:cs="Calibri"/>
          <w:sz w:val="22"/>
          <w:szCs w:val="22"/>
        </w:rPr>
        <w:t>Cllrs</w:t>
      </w:r>
      <w:r w:rsidR="00AB7199">
        <w:rPr>
          <w:rFonts w:cs="Calibri"/>
          <w:sz w:val="22"/>
          <w:szCs w:val="22"/>
        </w:rPr>
        <w:t>.</w:t>
      </w:r>
      <w:r w:rsidR="00E9462D">
        <w:rPr>
          <w:rFonts w:cs="Calibri"/>
          <w:sz w:val="22"/>
          <w:szCs w:val="22"/>
        </w:rPr>
        <w:t xml:space="preserve"> I Clarke (Chair), </w:t>
      </w:r>
      <w:r w:rsidR="00272BAA">
        <w:rPr>
          <w:rFonts w:cs="Calibri"/>
          <w:sz w:val="22"/>
          <w:szCs w:val="22"/>
        </w:rPr>
        <w:t xml:space="preserve">N Boyer, </w:t>
      </w:r>
      <w:r w:rsidR="005C20D8">
        <w:rPr>
          <w:rFonts w:cs="Calibri"/>
          <w:sz w:val="22"/>
          <w:szCs w:val="22"/>
        </w:rPr>
        <w:t>E Brown,</w:t>
      </w:r>
      <w:r w:rsidR="00C95C45">
        <w:rPr>
          <w:rFonts w:cs="Calibri"/>
          <w:sz w:val="22"/>
          <w:szCs w:val="22"/>
        </w:rPr>
        <w:t xml:space="preserve"> P Emment, </w:t>
      </w:r>
      <w:r w:rsidR="007020B6">
        <w:rPr>
          <w:rFonts w:cs="Calibri"/>
          <w:sz w:val="22"/>
          <w:szCs w:val="22"/>
        </w:rPr>
        <w:t>L James</w:t>
      </w:r>
      <w:r w:rsidR="00DD5C46">
        <w:rPr>
          <w:rFonts w:cs="Calibri"/>
          <w:sz w:val="22"/>
          <w:szCs w:val="22"/>
        </w:rPr>
        <w:t xml:space="preserve">, </w:t>
      </w:r>
      <w:r w:rsidR="000C12E1">
        <w:rPr>
          <w:rFonts w:cs="Calibri"/>
          <w:sz w:val="22"/>
          <w:szCs w:val="22"/>
        </w:rPr>
        <w:t xml:space="preserve">I </w:t>
      </w:r>
      <w:r w:rsidR="002D1E10">
        <w:rPr>
          <w:rFonts w:cs="Calibri"/>
          <w:sz w:val="22"/>
          <w:szCs w:val="22"/>
        </w:rPr>
        <w:t>Montgomery</w:t>
      </w:r>
      <w:r w:rsidR="00DD5C46">
        <w:rPr>
          <w:rFonts w:cs="Calibri"/>
          <w:sz w:val="22"/>
          <w:szCs w:val="22"/>
        </w:rPr>
        <w:t>, O’Brian</w:t>
      </w:r>
    </w:p>
    <w:p w14:paraId="206B2D34" w14:textId="3995F51A" w:rsidR="00D65754" w:rsidRPr="006A67EA" w:rsidRDefault="00892977" w:rsidP="007606D4">
      <w:pPr>
        <w:pStyle w:val="Notice"/>
        <w:tabs>
          <w:tab w:val="left" w:pos="0"/>
        </w:tabs>
        <w:spacing w:after="0"/>
        <w:ind w:left="1134" w:hanging="1134"/>
        <w:rPr>
          <w:rFonts w:cs="Calibri"/>
          <w:sz w:val="22"/>
          <w:szCs w:val="22"/>
        </w:rPr>
      </w:pPr>
      <w:r w:rsidRPr="006A67EA">
        <w:rPr>
          <w:rFonts w:cs="Calibri"/>
          <w:sz w:val="22"/>
          <w:szCs w:val="22"/>
        </w:rPr>
        <w:t>Attending</w:t>
      </w:r>
      <w:r w:rsidR="005A7767" w:rsidRPr="006A67EA">
        <w:rPr>
          <w:rFonts w:cs="Calibri"/>
          <w:sz w:val="22"/>
          <w:szCs w:val="22"/>
        </w:rPr>
        <w:t>:</w:t>
      </w:r>
      <w:r w:rsidRPr="006A67EA">
        <w:rPr>
          <w:rFonts w:cs="Calibri"/>
          <w:sz w:val="22"/>
          <w:szCs w:val="22"/>
        </w:rPr>
        <w:tab/>
      </w:r>
      <w:r w:rsidR="00CD0084">
        <w:rPr>
          <w:rFonts w:cs="Calibri"/>
          <w:sz w:val="22"/>
          <w:szCs w:val="22"/>
        </w:rPr>
        <w:t>Mike Balbini</w:t>
      </w:r>
      <w:r w:rsidR="000523A6">
        <w:rPr>
          <w:rFonts w:cs="Calibri"/>
          <w:sz w:val="22"/>
          <w:szCs w:val="22"/>
        </w:rPr>
        <w:t xml:space="preserve"> (</w:t>
      </w:r>
      <w:r w:rsidR="00CD0084">
        <w:rPr>
          <w:rFonts w:cs="Calibri"/>
          <w:sz w:val="22"/>
          <w:szCs w:val="22"/>
        </w:rPr>
        <w:t>Clerk</w:t>
      </w:r>
      <w:r w:rsidR="000523A6">
        <w:rPr>
          <w:rFonts w:cs="Calibri"/>
          <w:sz w:val="22"/>
          <w:szCs w:val="22"/>
        </w:rPr>
        <w:t>)</w:t>
      </w:r>
      <w:r w:rsidR="00D91841">
        <w:rPr>
          <w:rFonts w:cs="Calibri"/>
          <w:sz w:val="22"/>
          <w:szCs w:val="22"/>
        </w:rPr>
        <w:t xml:space="preserve">, </w:t>
      </w:r>
      <w:r w:rsidR="00D27DB6">
        <w:rPr>
          <w:rFonts w:cs="Calibri"/>
          <w:sz w:val="22"/>
          <w:szCs w:val="22"/>
        </w:rPr>
        <w:t>K</w:t>
      </w:r>
      <w:r w:rsidR="00451DAF">
        <w:rPr>
          <w:rFonts w:cs="Calibri"/>
          <w:sz w:val="22"/>
          <w:szCs w:val="22"/>
        </w:rPr>
        <w:t>ouy Y</w:t>
      </w:r>
      <w:r w:rsidR="00D27DB6">
        <w:rPr>
          <w:rFonts w:cs="Calibri"/>
          <w:sz w:val="22"/>
          <w:szCs w:val="22"/>
        </w:rPr>
        <w:t xml:space="preserve">oung (Deputy Clerk) </w:t>
      </w:r>
      <w:r w:rsidR="00962540">
        <w:rPr>
          <w:rFonts w:cs="Calibri"/>
          <w:sz w:val="22"/>
          <w:szCs w:val="22"/>
        </w:rPr>
        <w:t>Jo Skidmore (Committee Clerk)</w:t>
      </w:r>
      <w:r w:rsidR="007020B6">
        <w:rPr>
          <w:rFonts w:cs="Calibri"/>
          <w:sz w:val="22"/>
          <w:szCs w:val="22"/>
        </w:rPr>
        <w:t xml:space="preserve"> </w:t>
      </w:r>
    </w:p>
    <w:p w14:paraId="4AB1EDB2" w14:textId="77777777" w:rsidR="004B0594" w:rsidRDefault="004B0594" w:rsidP="0014507F">
      <w:pPr>
        <w:spacing w:before="120"/>
        <w:rPr>
          <w:rFonts w:ascii="Calibri" w:hAnsi="Calibri" w:cs="Calibri"/>
          <w:b/>
          <w:sz w:val="24"/>
          <w:szCs w:val="24"/>
        </w:rPr>
      </w:pP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8985"/>
      </w:tblGrid>
      <w:tr w:rsidR="000C07DA" w:rsidRPr="0009263D" w14:paraId="1EC91540" w14:textId="77777777" w:rsidTr="006A4E7A">
        <w:tc>
          <w:tcPr>
            <w:tcW w:w="1080" w:type="dxa"/>
            <w:shd w:val="clear" w:color="auto" w:fill="auto"/>
          </w:tcPr>
          <w:p w14:paraId="7A4647F0" w14:textId="5BB71F9B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</w:t>
            </w:r>
            <w:r w:rsidR="00C16B7A">
              <w:rPr>
                <w:rFonts w:cs="Calibri"/>
                <w:sz w:val="22"/>
                <w:szCs w:val="22"/>
              </w:rPr>
              <w:t>1</w:t>
            </w:r>
            <w:r w:rsidRPr="00545086">
              <w:rPr>
                <w:rFonts w:cs="Calibri"/>
                <w:sz w:val="22"/>
                <w:szCs w:val="22"/>
              </w:rPr>
              <w:t>/RA/</w:t>
            </w:r>
            <w:r w:rsidR="00D27DB6">
              <w:rPr>
                <w:rFonts w:cs="Calibri"/>
                <w:sz w:val="22"/>
                <w:szCs w:val="22"/>
              </w:rPr>
              <w:t>5</w:t>
            </w:r>
            <w:r w:rsidR="00DF1EF4">
              <w:rPr>
                <w:rFonts w:cs="Calibri"/>
                <w:sz w:val="22"/>
                <w:szCs w:val="22"/>
              </w:rPr>
              <w:t>9</w:t>
            </w:r>
          </w:p>
        </w:tc>
        <w:tc>
          <w:tcPr>
            <w:tcW w:w="8985" w:type="dxa"/>
            <w:shd w:val="clear" w:color="auto" w:fill="auto"/>
          </w:tcPr>
          <w:p w14:paraId="45461484" w14:textId="77777777" w:rsidR="000C07DA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b/>
                <w:sz w:val="22"/>
                <w:szCs w:val="22"/>
              </w:rPr>
            </w:pPr>
            <w:r w:rsidRPr="00545086">
              <w:rPr>
                <w:rFonts w:cs="Calibri"/>
                <w:b/>
                <w:sz w:val="22"/>
                <w:szCs w:val="22"/>
              </w:rPr>
              <w:t>Public Questions</w:t>
            </w:r>
          </w:p>
          <w:p w14:paraId="7542CD40" w14:textId="413FBD18" w:rsidR="005B2B39" w:rsidRPr="00545086" w:rsidRDefault="005B2B39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</w:tr>
      <w:tr w:rsidR="000C07DA" w:rsidRPr="0009263D" w14:paraId="45EBA4BC" w14:textId="77777777" w:rsidTr="006A4E7A">
        <w:tc>
          <w:tcPr>
            <w:tcW w:w="1080" w:type="dxa"/>
            <w:shd w:val="clear" w:color="auto" w:fill="auto"/>
          </w:tcPr>
          <w:p w14:paraId="2340FB9D" w14:textId="77777777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0F0174D4" w14:textId="77777777" w:rsidR="000C07DA" w:rsidRPr="00545086" w:rsidRDefault="000C07DA" w:rsidP="00915ECD">
            <w:pPr>
              <w:pStyle w:val="Notice"/>
              <w:spacing w:after="0"/>
              <w:ind w:left="459" w:hanging="459"/>
              <w:rPr>
                <w:rFonts w:cs="Calibri"/>
                <w:sz w:val="22"/>
                <w:szCs w:val="22"/>
              </w:rPr>
            </w:pPr>
            <w:r w:rsidRPr="00545086">
              <w:rPr>
                <w:rFonts w:cs="Calibri"/>
                <w:sz w:val="22"/>
                <w:szCs w:val="22"/>
              </w:rPr>
              <w:t xml:space="preserve">There were </w:t>
            </w:r>
            <w:r>
              <w:rPr>
                <w:rFonts w:cs="Calibri"/>
                <w:sz w:val="22"/>
                <w:szCs w:val="22"/>
              </w:rPr>
              <w:t>no</w:t>
            </w:r>
            <w:r w:rsidRPr="00545086">
              <w:rPr>
                <w:rFonts w:cs="Calibri"/>
                <w:sz w:val="22"/>
                <w:szCs w:val="22"/>
              </w:rPr>
              <w:t xml:space="preserve"> public questions. </w:t>
            </w:r>
          </w:p>
        </w:tc>
      </w:tr>
      <w:tr w:rsidR="000C07DA" w:rsidRPr="0009263D" w14:paraId="14AE3071" w14:textId="77777777" w:rsidTr="006A4E7A">
        <w:tc>
          <w:tcPr>
            <w:tcW w:w="1080" w:type="dxa"/>
            <w:shd w:val="clear" w:color="auto" w:fill="auto"/>
          </w:tcPr>
          <w:p w14:paraId="7C1B9137" w14:textId="77777777" w:rsidR="000C07DA" w:rsidRPr="002F7237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4"/>
                <w:szCs w:val="24"/>
              </w:rPr>
            </w:pPr>
          </w:p>
        </w:tc>
        <w:tc>
          <w:tcPr>
            <w:tcW w:w="8985" w:type="dxa"/>
            <w:shd w:val="clear" w:color="auto" w:fill="auto"/>
          </w:tcPr>
          <w:p w14:paraId="489EF1C7" w14:textId="77777777" w:rsidR="000C07DA" w:rsidRPr="002F7237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0C07DA" w:rsidRPr="0009263D" w14:paraId="0AA891D2" w14:textId="77777777" w:rsidTr="006A4E7A">
        <w:tc>
          <w:tcPr>
            <w:tcW w:w="1080" w:type="dxa"/>
            <w:shd w:val="clear" w:color="auto" w:fill="auto"/>
          </w:tcPr>
          <w:p w14:paraId="79852E06" w14:textId="7FBA88B4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</w:t>
            </w:r>
            <w:r w:rsidR="00C16B7A">
              <w:rPr>
                <w:rFonts w:cs="Calibri"/>
                <w:sz w:val="22"/>
                <w:szCs w:val="22"/>
              </w:rPr>
              <w:t>1</w:t>
            </w:r>
            <w:r w:rsidRPr="00545086">
              <w:rPr>
                <w:rFonts w:cs="Calibri"/>
                <w:sz w:val="22"/>
                <w:szCs w:val="22"/>
              </w:rPr>
              <w:t>/RA</w:t>
            </w:r>
            <w:r w:rsidR="00CC47E4">
              <w:rPr>
                <w:rFonts w:cs="Calibri"/>
                <w:sz w:val="22"/>
                <w:szCs w:val="22"/>
              </w:rPr>
              <w:t>/</w:t>
            </w:r>
            <w:r w:rsidR="00DF1EF4">
              <w:rPr>
                <w:rFonts w:cs="Calibri"/>
                <w:sz w:val="22"/>
                <w:szCs w:val="22"/>
              </w:rPr>
              <w:t>60</w:t>
            </w:r>
          </w:p>
        </w:tc>
        <w:tc>
          <w:tcPr>
            <w:tcW w:w="8985" w:type="dxa"/>
            <w:shd w:val="clear" w:color="auto" w:fill="auto"/>
          </w:tcPr>
          <w:p w14:paraId="05438742" w14:textId="77777777" w:rsidR="000C07DA" w:rsidRPr="00915ECD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b/>
                <w:sz w:val="22"/>
                <w:szCs w:val="22"/>
              </w:rPr>
            </w:pPr>
            <w:r w:rsidRPr="00545086">
              <w:rPr>
                <w:rFonts w:cs="Calibri"/>
                <w:b/>
                <w:sz w:val="22"/>
                <w:szCs w:val="22"/>
              </w:rPr>
              <w:t>Apologies and declarations of members’ interests</w:t>
            </w:r>
          </w:p>
        </w:tc>
      </w:tr>
      <w:tr w:rsidR="000C07DA" w:rsidRPr="0009263D" w14:paraId="43D17AED" w14:textId="77777777" w:rsidTr="006A4E7A">
        <w:tc>
          <w:tcPr>
            <w:tcW w:w="1080" w:type="dxa"/>
            <w:shd w:val="clear" w:color="auto" w:fill="auto"/>
          </w:tcPr>
          <w:p w14:paraId="7FEEEA85" w14:textId="77777777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0BA7EA3A" w14:textId="77777777" w:rsidR="000C07DA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</w:tr>
      <w:tr w:rsidR="000C07DA" w:rsidRPr="0009263D" w14:paraId="00F02F5E" w14:textId="77777777" w:rsidTr="006A4E7A">
        <w:tc>
          <w:tcPr>
            <w:tcW w:w="1080" w:type="dxa"/>
            <w:shd w:val="clear" w:color="auto" w:fill="auto"/>
          </w:tcPr>
          <w:p w14:paraId="5665B75B" w14:textId="77777777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1737EF0F" w14:textId="5893E90A" w:rsidR="000C07DA" w:rsidRPr="00545086" w:rsidRDefault="00DF1EF4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60</w:t>
            </w:r>
            <w:r w:rsidR="000C07DA">
              <w:rPr>
                <w:rFonts w:cs="Calibri"/>
                <w:sz w:val="22"/>
                <w:szCs w:val="22"/>
              </w:rPr>
              <w:t>.1</w:t>
            </w:r>
            <w:r w:rsidR="00C05215">
              <w:rPr>
                <w:rFonts w:cs="Calibri"/>
                <w:sz w:val="22"/>
                <w:szCs w:val="22"/>
              </w:rPr>
              <w:t xml:space="preserve"> </w:t>
            </w:r>
            <w:r w:rsidR="001604C2">
              <w:rPr>
                <w:rFonts w:cs="Calibri"/>
                <w:sz w:val="22"/>
                <w:szCs w:val="22"/>
              </w:rPr>
              <w:t xml:space="preserve">Apologies were received from Cllr. </w:t>
            </w:r>
            <w:r w:rsidR="009375E2">
              <w:rPr>
                <w:rFonts w:cs="Calibri"/>
                <w:sz w:val="22"/>
                <w:szCs w:val="22"/>
              </w:rPr>
              <w:t>Jahromi</w:t>
            </w:r>
            <w:r w:rsidR="00151C66">
              <w:rPr>
                <w:rFonts w:cs="Calibri"/>
                <w:sz w:val="22"/>
                <w:szCs w:val="22"/>
              </w:rPr>
              <w:t xml:space="preserve">. </w:t>
            </w:r>
          </w:p>
          <w:p w14:paraId="57DAD37C" w14:textId="77777777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</w:tr>
      <w:tr w:rsidR="000C07DA" w:rsidRPr="0009263D" w14:paraId="7B6A9179" w14:textId="77777777" w:rsidTr="006A4E7A">
        <w:tc>
          <w:tcPr>
            <w:tcW w:w="1080" w:type="dxa"/>
            <w:shd w:val="clear" w:color="auto" w:fill="auto"/>
          </w:tcPr>
          <w:p w14:paraId="1955CB2B" w14:textId="77777777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45DECF5C" w14:textId="2F162DC8" w:rsidR="00D86DCA" w:rsidRDefault="00DF1EF4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60</w:t>
            </w:r>
            <w:r w:rsidR="009C53E3">
              <w:rPr>
                <w:rFonts w:cs="Calibri"/>
                <w:sz w:val="22"/>
                <w:szCs w:val="22"/>
              </w:rPr>
              <w:t>.</w:t>
            </w:r>
            <w:r>
              <w:rPr>
                <w:rFonts w:cs="Calibri"/>
                <w:sz w:val="22"/>
                <w:szCs w:val="22"/>
              </w:rPr>
              <w:t xml:space="preserve">2 </w:t>
            </w:r>
            <w:r w:rsidR="00511D69">
              <w:rPr>
                <w:rFonts w:cs="Calibri"/>
                <w:sz w:val="22"/>
                <w:szCs w:val="22"/>
              </w:rPr>
              <w:t xml:space="preserve">Cllr. </w:t>
            </w:r>
            <w:r w:rsidR="00D86DCA">
              <w:rPr>
                <w:rFonts w:cs="Calibri"/>
                <w:sz w:val="22"/>
                <w:szCs w:val="22"/>
              </w:rPr>
              <w:t xml:space="preserve">Boyer </w:t>
            </w:r>
            <w:r w:rsidR="00B44AE3">
              <w:rPr>
                <w:rFonts w:cs="Calibri"/>
                <w:sz w:val="22"/>
                <w:szCs w:val="22"/>
              </w:rPr>
              <w:t>declared</w:t>
            </w:r>
            <w:r w:rsidR="00D73CFE">
              <w:rPr>
                <w:rFonts w:cs="Calibri"/>
                <w:sz w:val="22"/>
                <w:szCs w:val="22"/>
              </w:rPr>
              <w:t xml:space="preserve"> an interest in item 5.2 on the agenda. </w:t>
            </w:r>
            <w:r w:rsidR="00B44AE3">
              <w:rPr>
                <w:rFonts w:cs="Calibri"/>
                <w:sz w:val="22"/>
                <w:szCs w:val="22"/>
              </w:rPr>
              <w:t xml:space="preserve"> </w:t>
            </w:r>
            <w:r w:rsidR="00D86DCA">
              <w:rPr>
                <w:rFonts w:cs="Calibri"/>
                <w:sz w:val="22"/>
                <w:szCs w:val="22"/>
              </w:rPr>
              <w:t xml:space="preserve"> </w:t>
            </w:r>
          </w:p>
          <w:p w14:paraId="35156A5D" w14:textId="77777777" w:rsidR="00D86DCA" w:rsidRDefault="00D86DC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  <w:p w14:paraId="0B5FF5EF" w14:textId="20656DF4" w:rsidR="00D86DCA" w:rsidRPr="00545086" w:rsidRDefault="00D86DC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60.</w:t>
            </w:r>
            <w:r w:rsidR="00511D69">
              <w:rPr>
                <w:rFonts w:cs="Calibri"/>
                <w:sz w:val="22"/>
                <w:szCs w:val="22"/>
              </w:rPr>
              <w:t xml:space="preserve">3 </w:t>
            </w:r>
            <w:r w:rsidR="00A15BF3">
              <w:rPr>
                <w:rFonts w:cs="Calibri"/>
                <w:sz w:val="22"/>
                <w:szCs w:val="22"/>
              </w:rPr>
              <w:t xml:space="preserve">There were no declarations of members’ interests. </w:t>
            </w:r>
            <w:r w:rsidR="009C53E3">
              <w:rPr>
                <w:rFonts w:cs="Calibri"/>
                <w:sz w:val="22"/>
                <w:szCs w:val="22"/>
              </w:rPr>
              <w:t xml:space="preserve"> </w:t>
            </w:r>
          </w:p>
        </w:tc>
      </w:tr>
      <w:tr w:rsidR="000C07DA" w:rsidRPr="0009263D" w14:paraId="49D236DC" w14:textId="77777777" w:rsidTr="006A4E7A">
        <w:trPr>
          <w:trHeight w:val="209"/>
        </w:trPr>
        <w:tc>
          <w:tcPr>
            <w:tcW w:w="1080" w:type="dxa"/>
            <w:shd w:val="clear" w:color="auto" w:fill="auto"/>
          </w:tcPr>
          <w:p w14:paraId="425BC7A1" w14:textId="77777777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60646AD" w14:textId="77777777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</w:tr>
      <w:tr w:rsidR="000C07DA" w:rsidRPr="0009263D" w14:paraId="0D26D8EC" w14:textId="77777777" w:rsidTr="006A4E7A">
        <w:trPr>
          <w:trHeight w:val="416"/>
        </w:trPr>
        <w:tc>
          <w:tcPr>
            <w:tcW w:w="1080" w:type="dxa"/>
            <w:shd w:val="clear" w:color="auto" w:fill="auto"/>
          </w:tcPr>
          <w:p w14:paraId="208F71DC" w14:textId="5249B4E4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</w:t>
            </w:r>
            <w:r w:rsidR="00C16B7A">
              <w:rPr>
                <w:rFonts w:cs="Calibri"/>
                <w:sz w:val="22"/>
                <w:szCs w:val="22"/>
              </w:rPr>
              <w:t>1</w:t>
            </w:r>
            <w:r w:rsidRPr="00545086">
              <w:rPr>
                <w:rFonts w:cs="Calibri"/>
                <w:sz w:val="22"/>
                <w:szCs w:val="22"/>
              </w:rPr>
              <w:t>/RA/</w:t>
            </w:r>
            <w:r w:rsidR="00A15BF3">
              <w:rPr>
                <w:rFonts w:cs="Calibri"/>
                <w:sz w:val="22"/>
                <w:szCs w:val="22"/>
              </w:rPr>
              <w:t>61</w:t>
            </w:r>
          </w:p>
        </w:tc>
        <w:tc>
          <w:tcPr>
            <w:tcW w:w="8985" w:type="dxa"/>
            <w:shd w:val="clear" w:color="auto" w:fill="auto"/>
          </w:tcPr>
          <w:p w14:paraId="3A0FD9E4" w14:textId="22D554A8" w:rsidR="000C07DA" w:rsidRPr="00EA5998" w:rsidRDefault="00A15BF3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61</w:t>
            </w:r>
            <w:r w:rsidR="000C07DA">
              <w:rPr>
                <w:rFonts w:cs="Calibri"/>
                <w:bCs/>
                <w:sz w:val="22"/>
                <w:szCs w:val="22"/>
              </w:rPr>
              <w:t xml:space="preserve">.1 </w:t>
            </w:r>
            <w:r w:rsidR="000C07DA" w:rsidRPr="00545086">
              <w:rPr>
                <w:rFonts w:cs="Calibri"/>
                <w:b/>
                <w:sz w:val="22"/>
                <w:szCs w:val="22"/>
              </w:rPr>
              <w:t>Minutes of the Previous Meeting</w:t>
            </w:r>
          </w:p>
        </w:tc>
      </w:tr>
      <w:tr w:rsidR="000C07DA" w:rsidRPr="0009263D" w14:paraId="4F37669D" w14:textId="77777777" w:rsidTr="006A4E7A">
        <w:tc>
          <w:tcPr>
            <w:tcW w:w="1080" w:type="dxa"/>
            <w:shd w:val="clear" w:color="auto" w:fill="auto"/>
          </w:tcPr>
          <w:p w14:paraId="265C8817" w14:textId="77777777" w:rsidR="000C07DA" w:rsidRPr="00545086" w:rsidRDefault="000C07DA" w:rsidP="0014507F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4111E8AE" w14:textId="69FD832B" w:rsidR="00511D69" w:rsidRDefault="00310CEF" w:rsidP="00FC5C85">
            <w:pPr>
              <w:pStyle w:val="Itemlevel1"/>
              <w:tabs>
                <w:tab w:val="left" w:pos="1701"/>
              </w:tabs>
              <w:ind w:right="492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61.1.1 It was requested that </w:t>
            </w:r>
            <w:r w:rsidR="00511D69">
              <w:rPr>
                <w:rFonts w:cs="Calibri"/>
                <w:sz w:val="22"/>
                <w:szCs w:val="22"/>
              </w:rPr>
              <w:t xml:space="preserve">Shinfield </w:t>
            </w:r>
            <w:r w:rsidR="0029513C">
              <w:rPr>
                <w:rFonts w:cs="Calibri"/>
                <w:sz w:val="22"/>
                <w:szCs w:val="22"/>
              </w:rPr>
              <w:t xml:space="preserve">Volunteer </w:t>
            </w:r>
            <w:r>
              <w:rPr>
                <w:rFonts w:cs="Calibri"/>
                <w:sz w:val="22"/>
                <w:szCs w:val="22"/>
              </w:rPr>
              <w:t>Support</w:t>
            </w:r>
            <w:r w:rsidR="00511D69">
              <w:rPr>
                <w:rFonts w:cs="Calibri"/>
                <w:sz w:val="22"/>
                <w:szCs w:val="22"/>
              </w:rPr>
              <w:t xml:space="preserve"> group </w:t>
            </w:r>
            <w:r>
              <w:rPr>
                <w:rFonts w:cs="Calibri"/>
                <w:sz w:val="22"/>
                <w:szCs w:val="22"/>
              </w:rPr>
              <w:t>was changed to read</w:t>
            </w:r>
            <w:r w:rsidR="003876EF">
              <w:rPr>
                <w:rFonts w:cs="Calibri"/>
                <w:sz w:val="22"/>
                <w:szCs w:val="22"/>
              </w:rPr>
              <w:t xml:space="preserve"> Shinfield Volunteer</w:t>
            </w:r>
            <w:r w:rsidR="00511D69">
              <w:rPr>
                <w:rFonts w:cs="Calibri"/>
                <w:sz w:val="22"/>
                <w:szCs w:val="22"/>
              </w:rPr>
              <w:t xml:space="preserve"> </w:t>
            </w:r>
            <w:r w:rsidR="00F2148F">
              <w:rPr>
                <w:rFonts w:cs="Calibri"/>
                <w:sz w:val="22"/>
                <w:szCs w:val="22"/>
              </w:rPr>
              <w:t>G</w:t>
            </w:r>
            <w:r w:rsidR="00511D69">
              <w:rPr>
                <w:rFonts w:cs="Calibri"/>
                <w:sz w:val="22"/>
                <w:szCs w:val="22"/>
              </w:rPr>
              <w:t>roup</w:t>
            </w:r>
            <w:r w:rsidR="00D926CF">
              <w:rPr>
                <w:rFonts w:cs="Calibri"/>
                <w:sz w:val="22"/>
                <w:szCs w:val="22"/>
              </w:rPr>
              <w:t xml:space="preserve"> under item 51.3. </w:t>
            </w:r>
            <w:r w:rsidR="00F2148F">
              <w:rPr>
                <w:rFonts w:cs="Calibri"/>
                <w:sz w:val="22"/>
                <w:szCs w:val="22"/>
              </w:rPr>
              <w:t xml:space="preserve">and the typo in 14.3 be changed to trees.  </w:t>
            </w:r>
          </w:p>
          <w:p w14:paraId="46DD903B" w14:textId="0ADFAA9C" w:rsidR="00FC5C85" w:rsidRDefault="003876EF" w:rsidP="00FC5C85">
            <w:pPr>
              <w:pStyle w:val="Itemlevel1"/>
              <w:tabs>
                <w:tab w:val="left" w:pos="1701"/>
              </w:tabs>
              <w:ind w:right="492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61.1.2 </w:t>
            </w:r>
            <w:r w:rsidR="00C16B7A">
              <w:rPr>
                <w:rFonts w:cs="Calibri"/>
                <w:sz w:val="22"/>
                <w:szCs w:val="22"/>
              </w:rPr>
              <w:t>T</w:t>
            </w:r>
            <w:r w:rsidR="000C07DA" w:rsidRPr="00545086">
              <w:rPr>
                <w:rFonts w:cs="Calibri"/>
                <w:sz w:val="22"/>
                <w:szCs w:val="22"/>
              </w:rPr>
              <w:t>he minutes of the committee meeting of</w:t>
            </w:r>
            <w:r w:rsidR="00C16B7A">
              <w:rPr>
                <w:rFonts w:cs="Calibri"/>
                <w:sz w:val="22"/>
                <w:szCs w:val="22"/>
              </w:rPr>
              <w:t xml:space="preserve"> </w:t>
            </w:r>
            <w:r w:rsidR="00D27DB6">
              <w:rPr>
                <w:rFonts w:cs="Calibri"/>
                <w:sz w:val="22"/>
                <w:szCs w:val="22"/>
              </w:rPr>
              <w:t>2</w:t>
            </w:r>
            <w:r w:rsidR="007E13DE">
              <w:rPr>
                <w:rFonts w:cs="Calibri"/>
                <w:sz w:val="22"/>
                <w:szCs w:val="22"/>
              </w:rPr>
              <w:t xml:space="preserve">4 </w:t>
            </w:r>
            <w:r w:rsidR="00A15BF3">
              <w:rPr>
                <w:rFonts w:cs="Calibri"/>
                <w:sz w:val="22"/>
                <w:szCs w:val="22"/>
              </w:rPr>
              <w:t>June</w:t>
            </w:r>
            <w:r w:rsidR="00C01436">
              <w:rPr>
                <w:rFonts w:cs="Calibri"/>
                <w:sz w:val="22"/>
                <w:szCs w:val="22"/>
              </w:rPr>
              <w:t xml:space="preserve"> </w:t>
            </w:r>
            <w:r w:rsidR="000C07DA">
              <w:rPr>
                <w:rFonts w:cs="Calibri"/>
                <w:sz w:val="22"/>
                <w:szCs w:val="22"/>
              </w:rPr>
              <w:t>202</w:t>
            </w:r>
            <w:r w:rsidR="00CC47E4">
              <w:rPr>
                <w:rFonts w:cs="Calibri"/>
                <w:sz w:val="22"/>
                <w:szCs w:val="22"/>
              </w:rPr>
              <w:t>1</w:t>
            </w:r>
            <w:r w:rsidR="000C07DA" w:rsidRPr="00545086">
              <w:rPr>
                <w:rFonts w:cs="Calibri"/>
                <w:sz w:val="22"/>
                <w:szCs w:val="22"/>
              </w:rPr>
              <w:t xml:space="preserve"> were approved as a correct record</w:t>
            </w:r>
            <w:r>
              <w:rPr>
                <w:rFonts w:cs="Calibri"/>
                <w:sz w:val="22"/>
                <w:szCs w:val="22"/>
              </w:rPr>
              <w:t xml:space="preserve"> subject to the above amendment</w:t>
            </w:r>
            <w:r w:rsidR="00F2148F">
              <w:rPr>
                <w:rFonts w:cs="Calibri"/>
                <w:sz w:val="22"/>
                <w:szCs w:val="22"/>
              </w:rPr>
              <w:t>s</w:t>
            </w:r>
            <w:r>
              <w:rPr>
                <w:rFonts w:cs="Calibri"/>
                <w:sz w:val="22"/>
                <w:szCs w:val="22"/>
              </w:rPr>
              <w:t>.</w:t>
            </w:r>
          </w:p>
          <w:p w14:paraId="3CF2F1EA" w14:textId="5C2ED82F" w:rsidR="006E2F70" w:rsidRPr="00545086" w:rsidRDefault="000C07DA" w:rsidP="00FC5C85">
            <w:pPr>
              <w:pStyle w:val="Itemlevel1"/>
              <w:tabs>
                <w:tab w:val="left" w:pos="1701"/>
              </w:tabs>
              <w:ind w:right="492"/>
              <w:rPr>
                <w:rFonts w:cs="Calibri"/>
                <w:sz w:val="22"/>
                <w:szCs w:val="22"/>
              </w:rPr>
            </w:pPr>
            <w:r w:rsidRPr="00545086">
              <w:rPr>
                <w:rFonts w:cs="Calibri"/>
                <w:sz w:val="22"/>
                <w:szCs w:val="22"/>
              </w:rPr>
              <w:t xml:space="preserve">Proposed: </w:t>
            </w:r>
            <w:r w:rsidR="00A23BA3">
              <w:rPr>
                <w:rFonts w:cs="Calibri"/>
                <w:sz w:val="22"/>
                <w:szCs w:val="22"/>
              </w:rPr>
              <w:t>Cllr</w:t>
            </w:r>
            <w:r w:rsidR="00AB7199">
              <w:rPr>
                <w:rFonts w:cs="Calibri"/>
                <w:sz w:val="22"/>
                <w:szCs w:val="22"/>
              </w:rPr>
              <w:t xml:space="preserve"> </w:t>
            </w:r>
            <w:r w:rsidR="00914CA7">
              <w:rPr>
                <w:rFonts w:cs="Calibri"/>
                <w:sz w:val="22"/>
                <w:szCs w:val="22"/>
              </w:rPr>
              <w:t>Emment</w:t>
            </w:r>
            <w:r w:rsidR="008916C8">
              <w:rPr>
                <w:rFonts w:cs="Calibri"/>
                <w:sz w:val="22"/>
                <w:szCs w:val="22"/>
              </w:rPr>
              <w:t xml:space="preserve">    </w:t>
            </w:r>
            <w:r>
              <w:rPr>
                <w:rFonts w:cs="Calibri"/>
                <w:sz w:val="22"/>
                <w:szCs w:val="22"/>
              </w:rPr>
              <w:t xml:space="preserve">   </w:t>
            </w:r>
            <w:r w:rsidRPr="00545086">
              <w:rPr>
                <w:rFonts w:cs="Calibri"/>
                <w:sz w:val="22"/>
                <w:szCs w:val="22"/>
              </w:rPr>
              <w:t xml:space="preserve">Seconded: </w:t>
            </w:r>
            <w:r w:rsidR="00A23BA3">
              <w:rPr>
                <w:rFonts w:cs="Calibri"/>
                <w:sz w:val="22"/>
                <w:szCs w:val="22"/>
              </w:rPr>
              <w:t>Cllr</w:t>
            </w:r>
            <w:r w:rsidR="00AB7199">
              <w:rPr>
                <w:rFonts w:cs="Calibri"/>
                <w:sz w:val="22"/>
                <w:szCs w:val="22"/>
              </w:rPr>
              <w:t xml:space="preserve"> </w:t>
            </w:r>
            <w:r w:rsidR="00D16B81">
              <w:rPr>
                <w:rFonts w:cs="Calibri"/>
                <w:sz w:val="22"/>
                <w:szCs w:val="22"/>
              </w:rPr>
              <w:t>Montgomery</w:t>
            </w:r>
            <w:r>
              <w:rPr>
                <w:rFonts w:cs="Calibri"/>
                <w:sz w:val="22"/>
                <w:szCs w:val="22"/>
              </w:rPr>
              <w:t xml:space="preserve">  </w:t>
            </w:r>
            <w:r w:rsidR="008916C8">
              <w:rPr>
                <w:rFonts w:cs="Calibri"/>
                <w:sz w:val="22"/>
                <w:szCs w:val="22"/>
              </w:rPr>
              <w:t xml:space="preserve">    </w:t>
            </w:r>
            <w:r>
              <w:rPr>
                <w:rFonts w:cs="Calibri"/>
                <w:sz w:val="22"/>
                <w:szCs w:val="22"/>
              </w:rPr>
              <w:t>U</w:t>
            </w:r>
            <w:r w:rsidRPr="00545086">
              <w:rPr>
                <w:rFonts w:cs="Calibri"/>
                <w:sz w:val="22"/>
                <w:szCs w:val="22"/>
              </w:rPr>
              <w:t>nanimously</w:t>
            </w:r>
            <w:r w:rsidR="008916C8">
              <w:rPr>
                <w:rFonts w:cs="Calibri"/>
                <w:sz w:val="22"/>
                <w:szCs w:val="22"/>
              </w:rPr>
              <w:t xml:space="preserve"> Approved </w:t>
            </w:r>
          </w:p>
        </w:tc>
      </w:tr>
      <w:tr w:rsidR="006E2F70" w:rsidRPr="0009263D" w14:paraId="352F0C34" w14:textId="77777777" w:rsidTr="006A4E7A">
        <w:tc>
          <w:tcPr>
            <w:tcW w:w="1080" w:type="dxa"/>
            <w:shd w:val="clear" w:color="auto" w:fill="auto"/>
          </w:tcPr>
          <w:p w14:paraId="1B686F40" w14:textId="77777777" w:rsidR="006E2F70" w:rsidRPr="0009263D" w:rsidRDefault="006E2F70" w:rsidP="00B36797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1080B867" w14:textId="77777777" w:rsidR="006E2F70" w:rsidRDefault="006E2F70" w:rsidP="00E4146D">
            <w:pPr>
              <w:pStyle w:val="Notice"/>
              <w:spacing w:after="0"/>
              <w:ind w:right="1329"/>
              <w:rPr>
                <w:rFonts w:cs="Calibri"/>
                <w:sz w:val="22"/>
                <w:szCs w:val="22"/>
              </w:rPr>
            </w:pPr>
          </w:p>
        </w:tc>
      </w:tr>
      <w:tr w:rsidR="000C07DA" w:rsidRPr="0009263D" w14:paraId="34E39CF8" w14:textId="77777777" w:rsidTr="006A4E7A">
        <w:tc>
          <w:tcPr>
            <w:tcW w:w="1080" w:type="dxa"/>
            <w:shd w:val="clear" w:color="auto" w:fill="auto"/>
          </w:tcPr>
          <w:p w14:paraId="68F3F6FD" w14:textId="77777777" w:rsidR="000C07DA" w:rsidRPr="0009263D" w:rsidRDefault="000C07DA" w:rsidP="00B36797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64464E2" w14:textId="6921B099" w:rsidR="00166B40" w:rsidRDefault="00A15BF3" w:rsidP="00166B40">
            <w:pPr>
              <w:pStyle w:val="Notice"/>
              <w:spacing w:after="0"/>
              <w:ind w:right="1329"/>
              <w:rPr>
                <w:rFonts w:cs="Calibri"/>
                <w:b/>
                <w:bCs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61</w:t>
            </w:r>
            <w:r w:rsidR="000C07DA" w:rsidRPr="002F7237">
              <w:rPr>
                <w:rFonts w:cs="Calibri"/>
                <w:sz w:val="22"/>
                <w:szCs w:val="22"/>
              </w:rPr>
              <w:t>.2</w:t>
            </w:r>
            <w:r w:rsidR="000C07DA" w:rsidRPr="00D21D1E">
              <w:rPr>
                <w:rFonts w:cs="Calibri"/>
                <w:b/>
                <w:bCs/>
                <w:sz w:val="22"/>
                <w:szCs w:val="22"/>
              </w:rPr>
              <w:t xml:space="preserve"> Actions </w:t>
            </w:r>
          </w:p>
          <w:p w14:paraId="14B668EA" w14:textId="416B8E71" w:rsidR="00166B40" w:rsidRPr="00D21D1E" w:rsidRDefault="00166B40" w:rsidP="00166B40">
            <w:pPr>
              <w:pStyle w:val="Notice"/>
              <w:spacing w:after="0"/>
              <w:ind w:right="1329"/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045255" w:rsidRPr="0009263D" w14:paraId="70ACFAE0" w14:textId="77777777" w:rsidTr="006A4E7A">
        <w:tc>
          <w:tcPr>
            <w:tcW w:w="1080" w:type="dxa"/>
            <w:shd w:val="clear" w:color="auto" w:fill="auto"/>
          </w:tcPr>
          <w:p w14:paraId="4470FCF6" w14:textId="77777777" w:rsidR="00045255" w:rsidRDefault="00045255" w:rsidP="00045255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3DA53425" w14:textId="3D9DF99D" w:rsidR="00045255" w:rsidRDefault="00045255" w:rsidP="00045255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14.3 </w:t>
            </w:r>
            <w:r w:rsidRPr="00084251">
              <w:rPr>
                <w:rFonts w:cs="Calibri"/>
                <w:sz w:val="22"/>
                <w:szCs w:val="22"/>
                <w:u w:val="single"/>
              </w:rPr>
              <w:t>Clerk to contact WBC regarding a safety survey on tr</w:t>
            </w:r>
            <w:r w:rsidR="002A5027">
              <w:rPr>
                <w:rFonts w:cs="Calibri"/>
                <w:sz w:val="22"/>
                <w:szCs w:val="22"/>
                <w:u w:val="single"/>
              </w:rPr>
              <w:t>e</w:t>
            </w:r>
            <w:r w:rsidRPr="00084251">
              <w:rPr>
                <w:rFonts w:cs="Calibri"/>
                <w:sz w:val="22"/>
                <w:szCs w:val="22"/>
                <w:u w:val="single"/>
              </w:rPr>
              <w:t>es located on SPC land</w:t>
            </w:r>
            <w:r>
              <w:rPr>
                <w:rFonts w:cs="Calibri"/>
                <w:sz w:val="22"/>
                <w:szCs w:val="22"/>
                <w:u w:val="single"/>
              </w:rPr>
              <w:t>.</w:t>
            </w:r>
          </w:p>
          <w:p w14:paraId="36F2C61F" w14:textId="1409BE22" w:rsidR="00D73CFE" w:rsidRDefault="00045255" w:rsidP="00B321F3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The </w:t>
            </w:r>
            <w:r w:rsidR="001D7B73">
              <w:rPr>
                <w:rFonts w:cs="Calibri"/>
                <w:sz w:val="22"/>
                <w:szCs w:val="22"/>
              </w:rPr>
              <w:t xml:space="preserve">Deputy Clerk </w:t>
            </w:r>
            <w:r w:rsidR="00D60BA3">
              <w:rPr>
                <w:rFonts w:cs="Calibri"/>
                <w:sz w:val="22"/>
                <w:szCs w:val="22"/>
              </w:rPr>
              <w:t xml:space="preserve">noted that she </w:t>
            </w:r>
            <w:r w:rsidR="001D7B73">
              <w:rPr>
                <w:rFonts w:cs="Calibri"/>
                <w:sz w:val="22"/>
                <w:szCs w:val="22"/>
              </w:rPr>
              <w:t xml:space="preserve">had </w:t>
            </w:r>
            <w:r w:rsidR="00D73CFE">
              <w:rPr>
                <w:rFonts w:cs="Calibri"/>
                <w:sz w:val="22"/>
                <w:szCs w:val="22"/>
              </w:rPr>
              <w:t xml:space="preserve">received three quotes for work and was </w:t>
            </w:r>
            <w:r w:rsidR="00B321F3">
              <w:rPr>
                <w:rFonts w:cs="Calibri"/>
                <w:sz w:val="22"/>
                <w:szCs w:val="22"/>
              </w:rPr>
              <w:t xml:space="preserve">in the process of </w:t>
            </w:r>
            <w:r w:rsidR="00D73CFE">
              <w:rPr>
                <w:rFonts w:cs="Calibri"/>
                <w:sz w:val="22"/>
                <w:szCs w:val="22"/>
              </w:rPr>
              <w:t xml:space="preserve">assessing them. </w:t>
            </w:r>
          </w:p>
          <w:p w14:paraId="57764E76" w14:textId="77777777" w:rsidR="00045255" w:rsidRPr="00D3045C" w:rsidRDefault="00045255" w:rsidP="00045255">
            <w:pPr>
              <w:pStyle w:val="Notice"/>
              <w:spacing w:after="0"/>
              <w:ind w:left="460" w:hanging="460"/>
              <w:rPr>
                <w:rFonts w:cs="Calibri"/>
                <w:b/>
                <w:sz w:val="22"/>
                <w:szCs w:val="22"/>
              </w:rPr>
            </w:pPr>
          </w:p>
        </w:tc>
      </w:tr>
      <w:tr w:rsidR="00045255" w:rsidRPr="0009263D" w14:paraId="51C3F3DF" w14:textId="77777777" w:rsidTr="006A4E7A">
        <w:tc>
          <w:tcPr>
            <w:tcW w:w="1080" w:type="dxa"/>
            <w:shd w:val="clear" w:color="auto" w:fill="auto"/>
          </w:tcPr>
          <w:p w14:paraId="372166CD" w14:textId="77777777" w:rsidR="00045255" w:rsidRDefault="00045255" w:rsidP="00045255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17719107" w14:textId="77777777" w:rsidR="00045255" w:rsidRDefault="00045255" w:rsidP="00045255">
            <w:pPr>
              <w:pStyle w:val="Notice"/>
              <w:spacing w:after="0"/>
              <w:rPr>
                <w:rFonts w:cs="Calibri"/>
                <w:sz w:val="22"/>
                <w:szCs w:val="22"/>
                <w:u w:val="single"/>
              </w:rPr>
            </w:pPr>
            <w:r>
              <w:rPr>
                <w:rFonts w:cs="Calibri"/>
                <w:sz w:val="22"/>
                <w:szCs w:val="22"/>
              </w:rPr>
              <w:t xml:space="preserve">14.4 </w:t>
            </w:r>
            <w:r w:rsidRPr="00084251">
              <w:rPr>
                <w:rFonts w:cs="Calibri"/>
                <w:sz w:val="22"/>
                <w:szCs w:val="22"/>
                <w:u w:val="single"/>
              </w:rPr>
              <w:t>Volunteer evening to be organised for October 2021 to say thank you for efforts made during the pandemic</w:t>
            </w:r>
            <w:r>
              <w:rPr>
                <w:rFonts w:cs="Calibri"/>
                <w:sz w:val="22"/>
                <w:szCs w:val="22"/>
                <w:u w:val="single"/>
              </w:rPr>
              <w:t>.</w:t>
            </w:r>
          </w:p>
          <w:p w14:paraId="7AD5891D" w14:textId="767E86F0" w:rsidR="00045255" w:rsidRDefault="00045255" w:rsidP="00D25845">
            <w:pPr>
              <w:pStyle w:val="Notice"/>
              <w:spacing w:after="0"/>
              <w:rPr>
                <w:rFonts w:cs="Calibri"/>
                <w:sz w:val="22"/>
                <w:szCs w:val="22"/>
                <w:u w:val="single"/>
              </w:rPr>
            </w:pPr>
            <w:r>
              <w:rPr>
                <w:rFonts w:cs="Calibri"/>
                <w:sz w:val="22"/>
                <w:szCs w:val="22"/>
              </w:rPr>
              <w:t xml:space="preserve">The </w:t>
            </w:r>
            <w:r w:rsidR="00D25845">
              <w:rPr>
                <w:rFonts w:cs="Calibri"/>
                <w:sz w:val="22"/>
                <w:szCs w:val="22"/>
              </w:rPr>
              <w:t xml:space="preserve">Deputy </w:t>
            </w:r>
            <w:r>
              <w:rPr>
                <w:rFonts w:cs="Calibri"/>
                <w:sz w:val="22"/>
                <w:szCs w:val="22"/>
              </w:rPr>
              <w:t xml:space="preserve">Clerk </w:t>
            </w:r>
            <w:r w:rsidR="001604C2">
              <w:rPr>
                <w:rFonts w:cs="Calibri"/>
                <w:sz w:val="22"/>
                <w:szCs w:val="22"/>
              </w:rPr>
              <w:t>confirmed that this item was ongoing</w:t>
            </w:r>
            <w:r w:rsidR="00AC4C0F">
              <w:rPr>
                <w:rFonts w:cs="Calibri"/>
                <w:sz w:val="22"/>
                <w:szCs w:val="22"/>
              </w:rPr>
              <w:t xml:space="preserve"> and that an </w:t>
            </w:r>
            <w:r w:rsidR="00D73CFE">
              <w:rPr>
                <w:rFonts w:cs="Calibri"/>
                <w:sz w:val="22"/>
                <w:szCs w:val="22"/>
              </w:rPr>
              <w:t xml:space="preserve">invite list </w:t>
            </w:r>
            <w:r w:rsidR="00AC4C0F">
              <w:rPr>
                <w:rFonts w:cs="Calibri"/>
                <w:sz w:val="22"/>
                <w:szCs w:val="22"/>
              </w:rPr>
              <w:t xml:space="preserve">had been </w:t>
            </w:r>
            <w:r w:rsidR="00D73CFE">
              <w:rPr>
                <w:rFonts w:cs="Calibri"/>
                <w:sz w:val="22"/>
                <w:szCs w:val="22"/>
              </w:rPr>
              <w:t xml:space="preserve">compiled. The date would be </w:t>
            </w:r>
            <w:r w:rsidR="00A02CDF">
              <w:rPr>
                <w:rFonts w:cs="Calibri"/>
                <w:sz w:val="22"/>
                <w:szCs w:val="22"/>
              </w:rPr>
              <w:t>confirmed</w:t>
            </w:r>
            <w:r w:rsidR="00D73CFE">
              <w:rPr>
                <w:rFonts w:cs="Calibri"/>
                <w:sz w:val="22"/>
                <w:szCs w:val="22"/>
              </w:rPr>
              <w:t xml:space="preserve"> once the community centre opening date had been </w:t>
            </w:r>
            <w:r w:rsidR="00A02CDF">
              <w:rPr>
                <w:rFonts w:cs="Calibri"/>
                <w:sz w:val="22"/>
                <w:szCs w:val="22"/>
              </w:rPr>
              <w:t>established</w:t>
            </w:r>
            <w:r w:rsidR="00D73CFE">
              <w:rPr>
                <w:rFonts w:cs="Calibri"/>
                <w:sz w:val="22"/>
                <w:szCs w:val="22"/>
              </w:rPr>
              <w:t xml:space="preserve">. </w:t>
            </w:r>
          </w:p>
          <w:p w14:paraId="6CFA19FD" w14:textId="77777777" w:rsidR="00045255" w:rsidRPr="00084251" w:rsidRDefault="00045255" w:rsidP="00045255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  <w:u w:val="single"/>
              </w:rPr>
            </w:pPr>
          </w:p>
        </w:tc>
      </w:tr>
      <w:tr w:rsidR="00181D08" w:rsidRPr="0009263D" w14:paraId="34B71FF4" w14:textId="77777777" w:rsidTr="006A4E7A">
        <w:tc>
          <w:tcPr>
            <w:tcW w:w="1080" w:type="dxa"/>
            <w:shd w:val="clear" w:color="auto" w:fill="auto"/>
          </w:tcPr>
          <w:p w14:paraId="29C3B5F7" w14:textId="08075A45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18786A43" w14:textId="43FF6FDE" w:rsidR="00181D08" w:rsidRDefault="003B10B8" w:rsidP="00181D08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  <w:u w:val="single"/>
              </w:rPr>
            </w:pPr>
            <w:r>
              <w:rPr>
                <w:rFonts w:cs="Calibri"/>
                <w:sz w:val="22"/>
                <w:szCs w:val="22"/>
                <w:u w:val="single"/>
              </w:rPr>
              <w:t xml:space="preserve">43.3 </w:t>
            </w:r>
            <w:r w:rsidR="00181D08" w:rsidRPr="00181D08">
              <w:rPr>
                <w:rFonts w:cs="Calibri"/>
                <w:sz w:val="22"/>
                <w:szCs w:val="22"/>
                <w:u w:val="single"/>
              </w:rPr>
              <w:t xml:space="preserve">Clerk to research cost of a new bus shelter on Hollow Lane </w:t>
            </w:r>
          </w:p>
          <w:p w14:paraId="05B741B0" w14:textId="79412DBB" w:rsidR="00181D08" w:rsidRPr="00267B5E" w:rsidRDefault="001F6A6C" w:rsidP="00181D08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See agenda item </w:t>
            </w:r>
            <w:r w:rsidR="00041FB7">
              <w:rPr>
                <w:rFonts w:cs="Calibri"/>
                <w:sz w:val="22"/>
                <w:szCs w:val="22"/>
              </w:rPr>
              <w:t>65.3</w:t>
            </w:r>
          </w:p>
          <w:p w14:paraId="54289A5F" w14:textId="5E9142A9" w:rsidR="00181D08" w:rsidRPr="00181D08" w:rsidRDefault="00181D08" w:rsidP="00181D08">
            <w:pPr>
              <w:pStyle w:val="Notice"/>
              <w:spacing w:after="0"/>
              <w:ind w:left="460" w:hanging="460"/>
              <w:rPr>
                <w:rFonts w:cs="Calibri"/>
                <w:b/>
                <w:sz w:val="22"/>
                <w:szCs w:val="22"/>
                <w:u w:val="single"/>
              </w:rPr>
            </w:pPr>
          </w:p>
        </w:tc>
      </w:tr>
      <w:tr w:rsidR="001F6A6C" w:rsidRPr="0009263D" w14:paraId="494F55EC" w14:textId="77777777" w:rsidTr="006A4E7A">
        <w:tc>
          <w:tcPr>
            <w:tcW w:w="1080" w:type="dxa"/>
            <w:shd w:val="clear" w:color="auto" w:fill="auto"/>
          </w:tcPr>
          <w:p w14:paraId="07975710" w14:textId="77777777" w:rsidR="001F6A6C" w:rsidRDefault="001F6A6C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42E8242D" w14:textId="77777777" w:rsidR="001F6A6C" w:rsidRDefault="001F6A6C" w:rsidP="007C05B7">
            <w:pPr>
              <w:pStyle w:val="Notice"/>
              <w:spacing w:after="0"/>
              <w:rPr>
                <w:rFonts w:cs="Calibri"/>
                <w:sz w:val="22"/>
                <w:szCs w:val="22"/>
                <w:u w:val="single"/>
              </w:rPr>
            </w:pPr>
            <w:r>
              <w:rPr>
                <w:rFonts w:cs="Calibri"/>
                <w:sz w:val="22"/>
                <w:szCs w:val="22"/>
                <w:u w:val="single"/>
              </w:rPr>
              <w:t>45.2.2 Wokingham Job Support Centre</w:t>
            </w:r>
          </w:p>
          <w:p w14:paraId="5DDA66A6" w14:textId="14758E15" w:rsidR="001F6A6C" w:rsidRDefault="001F6A6C" w:rsidP="007C05B7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  <w:r w:rsidRPr="007A334A">
              <w:rPr>
                <w:rFonts w:cs="Calibri"/>
                <w:sz w:val="22"/>
                <w:szCs w:val="22"/>
              </w:rPr>
              <w:t xml:space="preserve">The Clerk confirmed that the </w:t>
            </w:r>
            <w:r w:rsidR="007A334A" w:rsidRPr="007A334A">
              <w:rPr>
                <w:rFonts w:cs="Calibri"/>
                <w:sz w:val="22"/>
                <w:szCs w:val="22"/>
              </w:rPr>
              <w:t xml:space="preserve">Wokingham Job Support Centre had </w:t>
            </w:r>
            <w:r w:rsidR="000C4479">
              <w:rPr>
                <w:rFonts w:cs="Calibri"/>
                <w:sz w:val="22"/>
                <w:szCs w:val="22"/>
              </w:rPr>
              <w:t>declined</w:t>
            </w:r>
            <w:r w:rsidR="007A334A" w:rsidRPr="007A334A">
              <w:rPr>
                <w:rFonts w:cs="Calibri"/>
                <w:sz w:val="22"/>
                <w:szCs w:val="22"/>
              </w:rPr>
              <w:t xml:space="preserve"> an offer to use Shinfield Parish Community Centre. </w:t>
            </w:r>
            <w:r w:rsidR="00E76C95">
              <w:rPr>
                <w:rFonts w:cs="Calibri"/>
                <w:sz w:val="22"/>
                <w:szCs w:val="22"/>
              </w:rPr>
              <w:t xml:space="preserve">This item was therefore considered closed. </w:t>
            </w:r>
          </w:p>
          <w:p w14:paraId="53F3C166" w14:textId="299BECDB" w:rsidR="007A334A" w:rsidRPr="007A334A" w:rsidRDefault="007A334A" w:rsidP="007C05B7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</w:p>
        </w:tc>
      </w:tr>
      <w:tr w:rsidR="00181D08" w:rsidRPr="0009263D" w14:paraId="09D87D65" w14:textId="77777777" w:rsidTr="006A4E7A">
        <w:tc>
          <w:tcPr>
            <w:tcW w:w="1080" w:type="dxa"/>
            <w:shd w:val="clear" w:color="auto" w:fill="auto"/>
          </w:tcPr>
          <w:p w14:paraId="7929CBE9" w14:textId="1D1ECF94" w:rsidR="00181D08" w:rsidRDefault="00181D08" w:rsidP="00181D0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3AB47B81" w14:textId="1FE0A42F" w:rsidR="00181D08" w:rsidRDefault="003B10B8" w:rsidP="007C05B7">
            <w:pPr>
              <w:pStyle w:val="Notice"/>
              <w:spacing w:after="0"/>
              <w:rPr>
                <w:rFonts w:cs="Calibri"/>
                <w:sz w:val="22"/>
                <w:szCs w:val="22"/>
                <w:u w:val="single"/>
              </w:rPr>
            </w:pPr>
            <w:r>
              <w:rPr>
                <w:rFonts w:cs="Calibri"/>
                <w:sz w:val="22"/>
                <w:szCs w:val="22"/>
                <w:u w:val="single"/>
              </w:rPr>
              <w:t xml:space="preserve">48 </w:t>
            </w:r>
            <w:r w:rsidR="00181D08" w:rsidRPr="00181D08">
              <w:rPr>
                <w:rFonts w:cs="Calibri"/>
                <w:sz w:val="22"/>
                <w:szCs w:val="22"/>
                <w:u w:val="single"/>
              </w:rPr>
              <w:t xml:space="preserve">Cllr Jahromi to supply Clerk with information on flower bed and monument to enable his to add it to the next R&amp;A agenda </w:t>
            </w:r>
          </w:p>
          <w:p w14:paraId="0BB5AE36" w14:textId="77777777" w:rsidR="00181D08" w:rsidRDefault="00B75DF5" w:rsidP="00AF1730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</w:rPr>
            </w:pPr>
            <w:r w:rsidRPr="00B75DF5">
              <w:rPr>
                <w:rFonts w:cs="Calibri"/>
                <w:sz w:val="22"/>
                <w:szCs w:val="22"/>
              </w:rPr>
              <w:t xml:space="preserve">In the absence of Cllr. Jahromi this item was deferred. </w:t>
            </w:r>
          </w:p>
          <w:p w14:paraId="5380A8CC" w14:textId="1569823A" w:rsidR="009A1949" w:rsidRPr="00AF1730" w:rsidRDefault="009A1949" w:rsidP="00AF1730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</w:rPr>
            </w:pPr>
          </w:p>
        </w:tc>
      </w:tr>
      <w:tr w:rsidR="003B10B8" w:rsidRPr="0009263D" w14:paraId="0538D4B8" w14:textId="77777777" w:rsidTr="0078763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66637" w14:textId="0A43D000" w:rsidR="003B10B8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C5C61" w14:textId="77777777" w:rsidR="003B10B8" w:rsidRDefault="003B10B8" w:rsidP="003B10B8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33.1 </w:t>
            </w:r>
            <w:r w:rsidRPr="00F16C98">
              <w:rPr>
                <w:rFonts w:cs="Calibri"/>
                <w:sz w:val="22"/>
                <w:szCs w:val="22"/>
                <w:u w:val="single"/>
              </w:rPr>
              <w:t>Deputy Clerk to check room rates are on SPC website</w:t>
            </w:r>
            <w:r>
              <w:rPr>
                <w:rFonts w:cs="Calibri"/>
                <w:sz w:val="22"/>
                <w:szCs w:val="22"/>
              </w:rPr>
              <w:t xml:space="preserve">  </w:t>
            </w:r>
          </w:p>
          <w:p w14:paraId="656FF699" w14:textId="4B9CD2BF" w:rsidR="009A1949" w:rsidRDefault="00F16C98" w:rsidP="003B10B8">
            <w:pPr>
              <w:pStyle w:val="Notice"/>
              <w:spacing w:after="0"/>
              <w:ind w:left="460" w:hanging="460"/>
              <w:rPr>
                <w:rFonts w:cs="Calibri"/>
                <w:bCs/>
                <w:sz w:val="22"/>
                <w:szCs w:val="22"/>
              </w:rPr>
            </w:pPr>
            <w:r w:rsidRPr="00F16C98">
              <w:rPr>
                <w:rFonts w:cs="Calibri"/>
                <w:bCs/>
                <w:sz w:val="22"/>
                <w:szCs w:val="22"/>
              </w:rPr>
              <w:t xml:space="preserve">The Deputy Clerk confirmed that the room rates were </w:t>
            </w:r>
            <w:r w:rsidR="009F077A">
              <w:rPr>
                <w:rFonts w:cs="Calibri"/>
                <w:bCs/>
                <w:sz w:val="22"/>
                <w:szCs w:val="22"/>
              </w:rPr>
              <w:t xml:space="preserve">available </w:t>
            </w:r>
            <w:r w:rsidRPr="00F16C98">
              <w:rPr>
                <w:rFonts w:cs="Calibri"/>
                <w:bCs/>
                <w:sz w:val="22"/>
                <w:szCs w:val="22"/>
              </w:rPr>
              <w:t xml:space="preserve">on the </w:t>
            </w:r>
            <w:r w:rsidR="009F077A">
              <w:rPr>
                <w:rFonts w:cs="Calibri"/>
                <w:bCs/>
                <w:sz w:val="22"/>
                <w:szCs w:val="22"/>
              </w:rPr>
              <w:t xml:space="preserve">SPC </w:t>
            </w:r>
            <w:r w:rsidRPr="00F16C98">
              <w:rPr>
                <w:rFonts w:cs="Calibri"/>
                <w:bCs/>
                <w:sz w:val="22"/>
                <w:szCs w:val="22"/>
              </w:rPr>
              <w:t xml:space="preserve">website. </w:t>
            </w:r>
          </w:p>
          <w:p w14:paraId="40BBF1D2" w14:textId="5D461A68" w:rsidR="00F16C98" w:rsidRPr="00D3045C" w:rsidRDefault="00F16C98" w:rsidP="003B10B8">
            <w:pPr>
              <w:pStyle w:val="Notice"/>
              <w:spacing w:after="0"/>
              <w:ind w:left="460" w:hanging="460"/>
              <w:rPr>
                <w:rFonts w:cs="Calibri"/>
                <w:b/>
                <w:sz w:val="22"/>
                <w:szCs w:val="22"/>
              </w:rPr>
            </w:pPr>
          </w:p>
        </w:tc>
      </w:tr>
      <w:tr w:rsidR="003B10B8" w:rsidRPr="0009263D" w14:paraId="0D534258" w14:textId="77777777" w:rsidTr="0078763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ED337" w14:textId="668F3C0E" w:rsidR="003B10B8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C6A79" w14:textId="295A8093" w:rsidR="003B10B8" w:rsidRPr="00F16C98" w:rsidRDefault="003B10B8" w:rsidP="00F16C98">
            <w:pPr>
              <w:pStyle w:val="Notice"/>
              <w:spacing w:after="0"/>
              <w:rPr>
                <w:rFonts w:cs="Calibri"/>
                <w:sz w:val="22"/>
                <w:szCs w:val="22"/>
                <w:u w:val="single"/>
              </w:rPr>
            </w:pPr>
            <w:r>
              <w:rPr>
                <w:rFonts w:cs="Calibri"/>
                <w:sz w:val="22"/>
                <w:szCs w:val="22"/>
              </w:rPr>
              <w:t xml:space="preserve">53.1.1 </w:t>
            </w:r>
            <w:r w:rsidRPr="00F16C98">
              <w:rPr>
                <w:rFonts w:cs="Calibri"/>
                <w:sz w:val="22"/>
                <w:szCs w:val="22"/>
                <w:u w:val="single"/>
              </w:rPr>
              <w:t>Deputy Clerk to invite residents interested in joining the Spencers Wood recreation ground</w:t>
            </w:r>
            <w:r w:rsidR="00F16C98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r w:rsidRPr="00F16C98">
              <w:rPr>
                <w:rFonts w:cs="Calibri"/>
                <w:sz w:val="22"/>
                <w:szCs w:val="22"/>
                <w:u w:val="single"/>
              </w:rPr>
              <w:t xml:space="preserve">working party to a meeting </w:t>
            </w:r>
          </w:p>
          <w:p w14:paraId="2AFF8AA5" w14:textId="313088F2" w:rsidR="009A1949" w:rsidRDefault="00E73DED" w:rsidP="003B10B8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Cllr Clarke confirmed that the meeting had taken place</w:t>
            </w:r>
            <w:r w:rsidR="00874E89">
              <w:rPr>
                <w:rFonts w:cs="Calibri"/>
                <w:sz w:val="22"/>
                <w:szCs w:val="22"/>
              </w:rPr>
              <w:t xml:space="preserve">. </w:t>
            </w:r>
          </w:p>
          <w:p w14:paraId="38D98F17" w14:textId="0D2DA42A" w:rsidR="009A1949" w:rsidRPr="00D3045C" w:rsidRDefault="009A1949" w:rsidP="003B10B8">
            <w:pPr>
              <w:pStyle w:val="Notice"/>
              <w:spacing w:after="0"/>
              <w:ind w:left="460" w:hanging="460"/>
              <w:rPr>
                <w:rFonts w:cs="Calibri"/>
                <w:b/>
                <w:sz w:val="22"/>
                <w:szCs w:val="22"/>
              </w:rPr>
            </w:pPr>
          </w:p>
        </w:tc>
      </w:tr>
      <w:tr w:rsidR="003B10B8" w:rsidRPr="0009263D" w14:paraId="5EE729F1" w14:textId="77777777" w:rsidTr="0078763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4503D" w14:textId="1FFFDDCC" w:rsidR="003B10B8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2E24A" w14:textId="77777777" w:rsidR="003B10B8" w:rsidRPr="00E73DED" w:rsidRDefault="003B10B8" w:rsidP="003B10B8">
            <w:pPr>
              <w:pStyle w:val="Notice"/>
              <w:spacing w:after="0"/>
              <w:ind w:left="460" w:hanging="460"/>
              <w:rPr>
                <w:rFonts w:cs="Calibri"/>
                <w:sz w:val="22"/>
                <w:szCs w:val="22"/>
                <w:u w:val="single"/>
              </w:rPr>
            </w:pPr>
            <w:r w:rsidRPr="00E73DED">
              <w:rPr>
                <w:rFonts w:cs="Calibri"/>
                <w:sz w:val="22"/>
                <w:szCs w:val="22"/>
                <w:u w:val="single"/>
              </w:rPr>
              <w:t xml:space="preserve">55 Deputy Clerk to send draft CCTV policy to the Data Protection Officer at WBC for validation. </w:t>
            </w:r>
          </w:p>
          <w:p w14:paraId="74DB181D" w14:textId="77777777" w:rsidR="009A1949" w:rsidRDefault="00E73DED" w:rsidP="003B10B8">
            <w:pPr>
              <w:pStyle w:val="Notice"/>
              <w:spacing w:after="0"/>
              <w:ind w:left="460" w:hanging="460"/>
              <w:rPr>
                <w:rFonts w:cs="Calibri"/>
                <w:bCs/>
                <w:sz w:val="22"/>
                <w:szCs w:val="22"/>
              </w:rPr>
            </w:pPr>
            <w:r w:rsidRPr="00E73DED">
              <w:rPr>
                <w:rFonts w:cs="Calibri"/>
                <w:bCs/>
                <w:sz w:val="22"/>
                <w:szCs w:val="22"/>
              </w:rPr>
              <w:t>The Depu</w:t>
            </w:r>
            <w:r>
              <w:rPr>
                <w:rFonts w:cs="Calibri"/>
                <w:bCs/>
                <w:sz w:val="22"/>
                <w:szCs w:val="22"/>
              </w:rPr>
              <w:t>ty</w:t>
            </w:r>
            <w:r w:rsidRPr="00E73DED">
              <w:rPr>
                <w:rFonts w:cs="Calibri"/>
                <w:bCs/>
                <w:sz w:val="22"/>
                <w:szCs w:val="22"/>
              </w:rPr>
              <w:t xml:space="preserve"> Clerk confirmed that this item was ongoing. </w:t>
            </w:r>
          </w:p>
          <w:p w14:paraId="35F6FA25" w14:textId="54845C70" w:rsidR="00041FB7" w:rsidRPr="00E73DED" w:rsidRDefault="00041FB7" w:rsidP="003B10B8">
            <w:pPr>
              <w:pStyle w:val="Notice"/>
              <w:spacing w:after="0"/>
              <w:ind w:left="460" w:hanging="460"/>
              <w:rPr>
                <w:rFonts w:cs="Calibri"/>
                <w:bCs/>
                <w:sz w:val="22"/>
                <w:szCs w:val="22"/>
              </w:rPr>
            </w:pPr>
          </w:p>
        </w:tc>
      </w:tr>
      <w:tr w:rsidR="003B10B8" w:rsidRPr="0009263D" w14:paraId="7320CA50" w14:textId="77777777" w:rsidTr="006A4E7A">
        <w:tc>
          <w:tcPr>
            <w:tcW w:w="1080" w:type="dxa"/>
            <w:shd w:val="clear" w:color="auto" w:fill="auto"/>
          </w:tcPr>
          <w:p w14:paraId="05DB1D49" w14:textId="5F5FC36C" w:rsidR="003B10B8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7A6C3932" w14:textId="0C73CB3C" w:rsidR="003B10B8" w:rsidRDefault="009A1949" w:rsidP="003B10B8">
            <w:pPr>
              <w:pStyle w:val="Notice"/>
              <w:spacing w:after="0"/>
              <w:ind w:left="460" w:hanging="460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61.3 </w:t>
            </w:r>
            <w:r w:rsidR="003B10B8">
              <w:rPr>
                <w:rFonts w:cs="Calibri"/>
                <w:b/>
                <w:sz w:val="22"/>
                <w:szCs w:val="22"/>
              </w:rPr>
              <w:t xml:space="preserve">Matters Arising </w:t>
            </w:r>
          </w:p>
          <w:p w14:paraId="41FF1DA3" w14:textId="59E2E96B" w:rsidR="003B10B8" w:rsidRPr="00041FB7" w:rsidRDefault="00041FB7" w:rsidP="003B10B8">
            <w:pPr>
              <w:pStyle w:val="Notice"/>
              <w:spacing w:after="0"/>
              <w:ind w:left="460" w:hanging="460"/>
              <w:rPr>
                <w:rFonts w:cs="Calibri"/>
                <w:bCs/>
                <w:sz w:val="22"/>
                <w:szCs w:val="22"/>
              </w:rPr>
            </w:pPr>
            <w:r w:rsidRPr="00041FB7">
              <w:rPr>
                <w:rFonts w:cs="Calibri"/>
                <w:bCs/>
                <w:sz w:val="22"/>
                <w:szCs w:val="22"/>
              </w:rPr>
              <w:t xml:space="preserve">There were no matters arising. </w:t>
            </w:r>
          </w:p>
        </w:tc>
      </w:tr>
      <w:tr w:rsidR="009A1949" w:rsidRPr="0009263D" w14:paraId="615894DD" w14:textId="77777777" w:rsidTr="006A4E7A">
        <w:tc>
          <w:tcPr>
            <w:tcW w:w="1080" w:type="dxa"/>
            <w:shd w:val="clear" w:color="auto" w:fill="auto"/>
          </w:tcPr>
          <w:p w14:paraId="7FE8A10A" w14:textId="77777777" w:rsidR="009A1949" w:rsidRDefault="009A1949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1A76F9C4" w14:textId="77777777" w:rsidR="009A1949" w:rsidRDefault="009A1949" w:rsidP="003B10B8">
            <w:pPr>
              <w:pStyle w:val="Notice"/>
              <w:spacing w:after="0"/>
              <w:ind w:left="460" w:hanging="460"/>
              <w:rPr>
                <w:rFonts w:cs="Calibri"/>
                <w:b/>
                <w:sz w:val="22"/>
                <w:szCs w:val="22"/>
              </w:rPr>
            </w:pPr>
          </w:p>
        </w:tc>
      </w:tr>
      <w:tr w:rsidR="003B10B8" w:rsidRPr="0009263D" w14:paraId="209996F4" w14:textId="77777777" w:rsidTr="006A4E7A">
        <w:tc>
          <w:tcPr>
            <w:tcW w:w="1080" w:type="dxa"/>
            <w:shd w:val="clear" w:color="auto" w:fill="auto"/>
          </w:tcPr>
          <w:p w14:paraId="679FB6D2" w14:textId="612A428C" w:rsidR="003B10B8" w:rsidRPr="00D3045C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21</w:t>
            </w:r>
            <w:r w:rsidRPr="00D3045C">
              <w:rPr>
                <w:rFonts w:cs="Calibri"/>
                <w:sz w:val="22"/>
                <w:szCs w:val="22"/>
              </w:rPr>
              <w:t>/RA/</w:t>
            </w:r>
            <w:r w:rsidR="009A1949">
              <w:rPr>
                <w:rFonts w:cs="Calibri"/>
                <w:sz w:val="22"/>
                <w:szCs w:val="22"/>
              </w:rPr>
              <w:t>62</w:t>
            </w:r>
          </w:p>
        </w:tc>
        <w:tc>
          <w:tcPr>
            <w:tcW w:w="8985" w:type="dxa"/>
            <w:shd w:val="clear" w:color="auto" w:fill="auto"/>
          </w:tcPr>
          <w:p w14:paraId="753580C2" w14:textId="77777777" w:rsidR="003B10B8" w:rsidRPr="00D3045C" w:rsidRDefault="003B10B8" w:rsidP="003B10B8">
            <w:pPr>
              <w:pStyle w:val="Notice"/>
              <w:spacing w:after="0"/>
              <w:ind w:left="460" w:hanging="460"/>
              <w:rPr>
                <w:rFonts w:cs="Calibri"/>
                <w:b/>
                <w:sz w:val="22"/>
                <w:szCs w:val="22"/>
              </w:rPr>
            </w:pPr>
            <w:r w:rsidRPr="00D3045C">
              <w:rPr>
                <w:rFonts w:cs="Calibri"/>
                <w:b/>
                <w:sz w:val="22"/>
                <w:szCs w:val="22"/>
              </w:rPr>
              <w:t xml:space="preserve">Parish Wide Update </w:t>
            </w:r>
          </w:p>
        </w:tc>
      </w:tr>
      <w:tr w:rsidR="003B10B8" w:rsidRPr="0009263D" w14:paraId="3D2CE48F" w14:textId="77777777" w:rsidTr="006A4E7A">
        <w:tc>
          <w:tcPr>
            <w:tcW w:w="1080" w:type="dxa"/>
            <w:shd w:val="clear" w:color="auto" w:fill="auto"/>
          </w:tcPr>
          <w:p w14:paraId="3F40C783" w14:textId="77777777" w:rsidR="003B10B8" w:rsidRPr="00D3045C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3332C143" w14:textId="77777777" w:rsidR="003B10B8" w:rsidRDefault="003B10B8" w:rsidP="003B10B8">
            <w:pPr>
              <w:pStyle w:val="Notice"/>
              <w:spacing w:after="0"/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3B10B8" w:rsidRPr="0009263D" w14:paraId="6C5EDAAF" w14:textId="77777777" w:rsidTr="008265B2">
        <w:trPr>
          <w:trHeight w:val="342"/>
        </w:trPr>
        <w:tc>
          <w:tcPr>
            <w:tcW w:w="1080" w:type="dxa"/>
            <w:shd w:val="clear" w:color="auto" w:fill="auto"/>
          </w:tcPr>
          <w:p w14:paraId="7E4904C8" w14:textId="77777777" w:rsidR="003B10B8" w:rsidRPr="00D3045C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2496DC2" w14:textId="06116AF6" w:rsidR="003B10B8" w:rsidRPr="0001418E" w:rsidRDefault="009A1949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62</w:t>
            </w:r>
            <w:r w:rsidR="003B10B8">
              <w:rPr>
                <w:rFonts w:cs="Calibri"/>
                <w:sz w:val="22"/>
                <w:szCs w:val="22"/>
              </w:rPr>
              <w:t xml:space="preserve">.1 </w:t>
            </w:r>
            <w:r w:rsidR="003B10B8" w:rsidRPr="003C32EF">
              <w:rPr>
                <w:rFonts w:cs="Calibri"/>
                <w:b/>
                <w:bCs/>
                <w:sz w:val="22"/>
                <w:szCs w:val="22"/>
              </w:rPr>
              <w:t>Spencers Wood Recreation Ground Working Party Update</w:t>
            </w:r>
            <w:r w:rsidR="003B10B8" w:rsidRPr="003C32EF">
              <w:rPr>
                <w:rFonts w:cs="Calibri"/>
                <w:sz w:val="22"/>
                <w:szCs w:val="22"/>
              </w:rPr>
              <w:t xml:space="preserve"> </w:t>
            </w:r>
          </w:p>
          <w:p w14:paraId="6604841D" w14:textId="77777777" w:rsidR="003B10B8" w:rsidRDefault="003B10B8" w:rsidP="003B10B8">
            <w:pPr>
              <w:pStyle w:val="Notice"/>
              <w:spacing w:after="0"/>
              <w:rPr>
                <w:rFonts w:cs="Calibri"/>
                <w:b/>
                <w:bCs/>
                <w:sz w:val="22"/>
                <w:szCs w:val="22"/>
              </w:rPr>
            </w:pPr>
          </w:p>
          <w:p w14:paraId="48D3E9F7" w14:textId="2C59562F" w:rsidR="00C705C2" w:rsidRDefault="009A1949" w:rsidP="009A1949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62</w:t>
            </w:r>
            <w:r w:rsidR="003B10B8">
              <w:rPr>
                <w:rFonts w:cs="Calibri"/>
                <w:sz w:val="22"/>
                <w:szCs w:val="22"/>
              </w:rPr>
              <w:t xml:space="preserve">.1.1 </w:t>
            </w:r>
            <w:r w:rsidR="00930F36">
              <w:rPr>
                <w:rFonts w:cs="Calibri"/>
                <w:sz w:val="22"/>
                <w:szCs w:val="22"/>
              </w:rPr>
              <w:t>Cllr. Clarke gave an overview of the history of the Spencers Wood recreation ground</w:t>
            </w:r>
            <w:r w:rsidR="00277CF0">
              <w:rPr>
                <w:rFonts w:cs="Calibri"/>
                <w:sz w:val="22"/>
                <w:szCs w:val="22"/>
              </w:rPr>
              <w:t xml:space="preserve"> </w:t>
            </w:r>
            <w:r w:rsidR="00874E89">
              <w:rPr>
                <w:rFonts w:cs="Calibri"/>
                <w:sz w:val="22"/>
                <w:szCs w:val="22"/>
              </w:rPr>
              <w:t xml:space="preserve">facilities project </w:t>
            </w:r>
            <w:r w:rsidR="00277CF0">
              <w:rPr>
                <w:rFonts w:cs="Calibri"/>
                <w:sz w:val="22"/>
                <w:szCs w:val="22"/>
              </w:rPr>
              <w:t xml:space="preserve">highlighting </w:t>
            </w:r>
            <w:r w:rsidR="00393581">
              <w:rPr>
                <w:rFonts w:cs="Calibri"/>
                <w:sz w:val="22"/>
                <w:szCs w:val="22"/>
              </w:rPr>
              <w:t xml:space="preserve">actions taken </w:t>
            </w:r>
            <w:r w:rsidR="00B943AF">
              <w:rPr>
                <w:rFonts w:cs="Calibri"/>
                <w:sz w:val="22"/>
                <w:szCs w:val="22"/>
              </w:rPr>
              <w:t>to date</w:t>
            </w:r>
            <w:r w:rsidR="00C705C2">
              <w:rPr>
                <w:rFonts w:cs="Calibri"/>
                <w:sz w:val="22"/>
                <w:szCs w:val="22"/>
              </w:rPr>
              <w:t xml:space="preserve">: </w:t>
            </w:r>
          </w:p>
          <w:p w14:paraId="22453D23" w14:textId="77777777" w:rsidR="00143E5D" w:rsidRDefault="00143E5D" w:rsidP="009A1949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</w:p>
          <w:p w14:paraId="101BF8D7" w14:textId="280CC8E2" w:rsidR="00C705C2" w:rsidRDefault="00143E5D" w:rsidP="00C705C2">
            <w:pPr>
              <w:pStyle w:val="Notice"/>
              <w:numPr>
                <w:ilvl w:val="0"/>
                <w:numId w:val="27"/>
              </w:numPr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D</w:t>
            </w:r>
            <w:r w:rsidR="00277CF0">
              <w:rPr>
                <w:rFonts w:cs="Calibri"/>
                <w:sz w:val="22"/>
                <w:szCs w:val="22"/>
              </w:rPr>
              <w:t xml:space="preserve">iscussions had commenced in October 2020 </w:t>
            </w:r>
          </w:p>
          <w:p w14:paraId="2B83FFED" w14:textId="06B90C41" w:rsidR="00C705C2" w:rsidRDefault="00C705C2" w:rsidP="00C705C2">
            <w:pPr>
              <w:pStyle w:val="Notice"/>
              <w:numPr>
                <w:ilvl w:val="0"/>
                <w:numId w:val="27"/>
              </w:numPr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Three</w:t>
            </w:r>
            <w:r w:rsidR="00277CF0">
              <w:rPr>
                <w:rFonts w:cs="Calibri"/>
                <w:sz w:val="22"/>
                <w:szCs w:val="22"/>
              </w:rPr>
              <w:t xml:space="preserve"> quotes had been obtained </w:t>
            </w:r>
            <w:r w:rsidR="0033182E">
              <w:rPr>
                <w:rFonts w:cs="Calibri"/>
                <w:sz w:val="22"/>
                <w:szCs w:val="22"/>
              </w:rPr>
              <w:t>in the first part of the year</w:t>
            </w:r>
            <w:r w:rsidR="001A09AC">
              <w:rPr>
                <w:rFonts w:cs="Calibri"/>
                <w:sz w:val="22"/>
                <w:szCs w:val="22"/>
              </w:rPr>
              <w:t xml:space="preserve"> for a MUGA and </w:t>
            </w:r>
            <w:r w:rsidR="00A405AD">
              <w:rPr>
                <w:rFonts w:cs="Calibri"/>
                <w:sz w:val="22"/>
                <w:szCs w:val="22"/>
              </w:rPr>
              <w:t xml:space="preserve">an </w:t>
            </w:r>
            <w:r w:rsidR="001A09AC">
              <w:rPr>
                <w:rFonts w:cs="Calibri"/>
                <w:sz w:val="22"/>
                <w:szCs w:val="22"/>
              </w:rPr>
              <w:t xml:space="preserve">outside gym. </w:t>
            </w:r>
          </w:p>
          <w:p w14:paraId="055A8CB0" w14:textId="26C3C14D" w:rsidR="00C705C2" w:rsidRDefault="00B943AF" w:rsidP="00C705C2">
            <w:pPr>
              <w:pStyle w:val="Notice"/>
              <w:numPr>
                <w:ilvl w:val="0"/>
                <w:numId w:val="27"/>
              </w:numPr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A</w:t>
            </w:r>
            <w:r w:rsidR="0033182E">
              <w:rPr>
                <w:rFonts w:cs="Calibri"/>
                <w:sz w:val="22"/>
                <w:szCs w:val="22"/>
              </w:rPr>
              <w:t xml:space="preserve"> new procurement process had been implemented</w:t>
            </w:r>
            <w:r>
              <w:rPr>
                <w:rFonts w:cs="Calibri"/>
                <w:sz w:val="22"/>
                <w:szCs w:val="22"/>
              </w:rPr>
              <w:t xml:space="preserve"> which </w:t>
            </w:r>
            <w:r w:rsidR="001A09AC">
              <w:rPr>
                <w:rFonts w:cs="Calibri"/>
                <w:sz w:val="22"/>
                <w:szCs w:val="22"/>
              </w:rPr>
              <w:t xml:space="preserve">had </w:t>
            </w:r>
            <w:r>
              <w:rPr>
                <w:rFonts w:cs="Calibri"/>
                <w:sz w:val="22"/>
                <w:szCs w:val="22"/>
              </w:rPr>
              <w:t xml:space="preserve">impacted </w:t>
            </w:r>
            <w:r w:rsidR="001A09AC">
              <w:rPr>
                <w:rFonts w:cs="Calibri"/>
                <w:sz w:val="22"/>
                <w:szCs w:val="22"/>
              </w:rPr>
              <w:t xml:space="preserve">the </w:t>
            </w:r>
            <w:r w:rsidR="00ED2690">
              <w:rPr>
                <w:rFonts w:cs="Calibri"/>
                <w:sz w:val="22"/>
                <w:szCs w:val="22"/>
              </w:rPr>
              <w:t xml:space="preserve">project. </w:t>
            </w:r>
          </w:p>
          <w:p w14:paraId="40BEEA1F" w14:textId="4E746BA7" w:rsidR="00930F36" w:rsidRDefault="00C705C2" w:rsidP="00C705C2">
            <w:pPr>
              <w:pStyle w:val="Notice"/>
              <w:numPr>
                <w:ilvl w:val="0"/>
                <w:numId w:val="27"/>
              </w:numPr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A public consultation had been launched.</w:t>
            </w:r>
          </w:p>
          <w:p w14:paraId="78749060" w14:textId="7B734975" w:rsidR="006A5D76" w:rsidRDefault="00B61EFB" w:rsidP="00C71509">
            <w:pPr>
              <w:pStyle w:val="Notice"/>
              <w:numPr>
                <w:ilvl w:val="0"/>
                <w:numId w:val="27"/>
              </w:numPr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Subsequently a</w:t>
            </w:r>
            <w:r w:rsidR="00143E5D">
              <w:rPr>
                <w:rFonts w:cs="Calibri"/>
                <w:sz w:val="22"/>
                <w:szCs w:val="22"/>
              </w:rPr>
              <w:t xml:space="preserve"> meeting had been held</w:t>
            </w:r>
            <w:r w:rsidR="00ED2690">
              <w:rPr>
                <w:rFonts w:cs="Calibri"/>
                <w:sz w:val="22"/>
                <w:szCs w:val="22"/>
              </w:rPr>
              <w:t xml:space="preserve"> to discuss facilities</w:t>
            </w:r>
            <w:r w:rsidR="00143E5D">
              <w:rPr>
                <w:rFonts w:cs="Calibri"/>
                <w:sz w:val="22"/>
                <w:szCs w:val="22"/>
              </w:rPr>
              <w:t xml:space="preserve"> which had been attended by six residents. </w:t>
            </w:r>
          </w:p>
          <w:p w14:paraId="10D602FF" w14:textId="11253300" w:rsidR="00F2148F" w:rsidRPr="00C71509" w:rsidRDefault="00F2148F" w:rsidP="00C71509">
            <w:pPr>
              <w:pStyle w:val="Notice"/>
              <w:numPr>
                <w:ilvl w:val="0"/>
                <w:numId w:val="27"/>
              </w:numPr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Minutes will be written and circulated of the meeting and discussion. </w:t>
            </w:r>
          </w:p>
          <w:p w14:paraId="1C5129BE" w14:textId="499C87A1" w:rsidR="00143E5D" w:rsidRDefault="00143E5D" w:rsidP="00BA04FB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</w:p>
          <w:p w14:paraId="656C2B96" w14:textId="01D103E5" w:rsidR="00910FAD" w:rsidRDefault="00910FAD" w:rsidP="00BA04FB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</w:p>
          <w:p w14:paraId="491CAE7D" w14:textId="39C826B4" w:rsidR="003B10B8" w:rsidRPr="0098238F" w:rsidRDefault="00D65480" w:rsidP="003B10B8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62.1.</w:t>
            </w:r>
            <w:r w:rsidR="00F2148F">
              <w:rPr>
                <w:rFonts w:cs="Calibri"/>
                <w:sz w:val="22"/>
                <w:szCs w:val="22"/>
              </w:rPr>
              <w:t>2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="000A55D8">
              <w:rPr>
                <w:rFonts w:cs="Calibri"/>
                <w:sz w:val="22"/>
                <w:szCs w:val="22"/>
              </w:rPr>
              <w:t xml:space="preserve">The Clerk reminded </w:t>
            </w:r>
            <w:r w:rsidR="00910FAD">
              <w:rPr>
                <w:rFonts w:cs="Calibri"/>
                <w:sz w:val="22"/>
                <w:szCs w:val="22"/>
              </w:rPr>
              <w:t xml:space="preserve">Cllr. Clarke </w:t>
            </w:r>
            <w:proofErr w:type="gramStart"/>
            <w:r w:rsidR="00F2148F">
              <w:rPr>
                <w:rFonts w:cs="Calibri"/>
                <w:sz w:val="22"/>
                <w:szCs w:val="22"/>
              </w:rPr>
              <w:t xml:space="preserve">that </w:t>
            </w:r>
            <w:r w:rsidR="00F9594B">
              <w:rPr>
                <w:rFonts w:cs="Calibri"/>
                <w:sz w:val="22"/>
                <w:szCs w:val="22"/>
              </w:rPr>
              <w:t xml:space="preserve"> quotes</w:t>
            </w:r>
            <w:proofErr w:type="gramEnd"/>
            <w:r w:rsidR="00F9594B">
              <w:rPr>
                <w:rFonts w:cs="Calibri"/>
                <w:sz w:val="22"/>
                <w:szCs w:val="22"/>
              </w:rPr>
              <w:t xml:space="preserve"> </w:t>
            </w:r>
            <w:r w:rsidR="00F2148F">
              <w:rPr>
                <w:rFonts w:cs="Calibri"/>
                <w:sz w:val="22"/>
                <w:szCs w:val="22"/>
              </w:rPr>
              <w:t xml:space="preserve">would now be required </w:t>
            </w:r>
            <w:r w:rsidR="00F9594B">
              <w:rPr>
                <w:rFonts w:cs="Calibri"/>
                <w:sz w:val="22"/>
                <w:szCs w:val="22"/>
              </w:rPr>
              <w:t xml:space="preserve">via </w:t>
            </w:r>
            <w:r w:rsidR="00910FAD">
              <w:rPr>
                <w:rFonts w:cs="Calibri"/>
                <w:sz w:val="22"/>
                <w:szCs w:val="22"/>
              </w:rPr>
              <w:t xml:space="preserve">Contract </w:t>
            </w:r>
            <w:r w:rsidR="006A5703">
              <w:rPr>
                <w:rFonts w:cs="Calibri"/>
                <w:sz w:val="22"/>
                <w:szCs w:val="22"/>
              </w:rPr>
              <w:t>F</w:t>
            </w:r>
            <w:r w:rsidR="00910FAD">
              <w:rPr>
                <w:rFonts w:cs="Calibri"/>
                <w:sz w:val="22"/>
                <w:szCs w:val="22"/>
              </w:rPr>
              <w:t>inder for</w:t>
            </w:r>
            <w:r w:rsidR="006A5B08">
              <w:rPr>
                <w:rFonts w:cs="Calibri"/>
                <w:sz w:val="22"/>
                <w:szCs w:val="22"/>
              </w:rPr>
              <w:t xml:space="preserve"> a</w:t>
            </w:r>
            <w:r w:rsidR="00910FAD">
              <w:rPr>
                <w:rFonts w:cs="Calibri"/>
                <w:sz w:val="22"/>
                <w:szCs w:val="22"/>
              </w:rPr>
              <w:t xml:space="preserve"> MUGA</w:t>
            </w:r>
            <w:r w:rsidR="001C3ECE">
              <w:rPr>
                <w:rFonts w:cs="Calibri"/>
                <w:sz w:val="22"/>
                <w:szCs w:val="22"/>
              </w:rPr>
              <w:t xml:space="preserve"> </w:t>
            </w:r>
            <w:r w:rsidR="00A405AD">
              <w:rPr>
                <w:rFonts w:cs="Calibri"/>
                <w:sz w:val="22"/>
                <w:szCs w:val="22"/>
              </w:rPr>
              <w:t xml:space="preserve">and outside gym </w:t>
            </w:r>
            <w:r w:rsidR="001C3ECE">
              <w:rPr>
                <w:rFonts w:cs="Calibri"/>
                <w:sz w:val="22"/>
                <w:szCs w:val="22"/>
              </w:rPr>
              <w:t>due to the cost</w:t>
            </w:r>
            <w:r w:rsidR="00A405AD">
              <w:rPr>
                <w:rFonts w:cs="Calibri"/>
                <w:sz w:val="22"/>
                <w:szCs w:val="22"/>
              </w:rPr>
              <w:t>s</w:t>
            </w:r>
            <w:r w:rsidR="001C3ECE">
              <w:rPr>
                <w:rFonts w:cs="Calibri"/>
                <w:sz w:val="22"/>
                <w:szCs w:val="22"/>
              </w:rPr>
              <w:t xml:space="preserve"> involved</w:t>
            </w:r>
            <w:r w:rsidR="006A5703">
              <w:rPr>
                <w:rFonts w:cs="Calibri"/>
                <w:sz w:val="22"/>
                <w:szCs w:val="22"/>
              </w:rPr>
              <w:t xml:space="preserve"> stating that this did not </w:t>
            </w:r>
            <w:r w:rsidR="00964304">
              <w:rPr>
                <w:rFonts w:cs="Calibri"/>
                <w:sz w:val="22"/>
                <w:szCs w:val="22"/>
              </w:rPr>
              <w:t xml:space="preserve">preclude companies already </w:t>
            </w:r>
            <w:r w:rsidR="00442265">
              <w:rPr>
                <w:rFonts w:cs="Calibri"/>
                <w:sz w:val="22"/>
                <w:szCs w:val="22"/>
              </w:rPr>
              <w:t>under consideration. He</w:t>
            </w:r>
            <w:r w:rsidR="002B513A">
              <w:rPr>
                <w:rFonts w:cs="Calibri"/>
                <w:sz w:val="22"/>
                <w:szCs w:val="22"/>
              </w:rPr>
              <w:t xml:space="preserve"> undertook to </w:t>
            </w:r>
            <w:r w:rsidR="00016354">
              <w:rPr>
                <w:rFonts w:cs="Calibri"/>
                <w:sz w:val="22"/>
                <w:szCs w:val="22"/>
              </w:rPr>
              <w:t xml:space="preserve">contact </w:t>
            </w:r>
            <w:r w:rsidR="002B513A">
              <w:rPr>
                <w:rFonts w:cs="Calibri"/>
                <w:sz w:val="22"/>
                <w:szCs w:val="22"/>
              </w:rPr>
              <w:t xml:space="preserve">Cllr. Clarke </w:t>
            </w:r>
            <w:r w:rsidR="00016354">
              <w:rPr>
                <w:rFonts w:cs="Calibri"/>
                <w:sz w:val="22"/>
                <w:szCs w:val="22"/>
              </w:rPr>
              <w:t xml:space="preserve">outside of the meeting </w:t>
            </w:r>
            <w:r w:rsidR="002B513A">
              <w:rPr>
                <w:rFonts w:cs="Calibri"/>
                <w:sz w:val="22"/>
                <w:szCs w:val="22"/>
              </w:rPr>
              <w:t xml:space="preserve">to confirm next steps. </w:t>
            </w:r>
          </w:p>
        </w:tc>
      </w:tr>
      <w:tr w:rsidR="003B10B8" w:rsidRPr="0009263D" w14:paraId="2FF9BD9F" w14:textId="77777777" w:rsidTr="006A4E7A">
        <w:trPr>
          <w:trHeight w:val="238"/>
        </w:trPr>
        <w:tc>
          <w:tcPr>
            <w:tcW w:w="1080" w:type="dxa"/>
            <w:shd w:val="clear" w:color="auto" w:fill="auto"/>
          </w:tcPr>
          <w:p w14:paraId="0DF84D49" w14:textId="77777777" w:rsidR="003B10B8" w:rsidRPr="00D3045C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09B9979B" w14:textId="77777777" w:rsidR="003B10B8" w:rsidRPr="00B9747C" w:rsidRDefault="003B10B8" w:rsidP="003B10B8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</w:p>
        </w:tc>
      </w:tr>
      <w:tr w:rsidR="003B10B8" w:rsidRPr="0009263D" w14:paraId="2FDCFA91" w14:textId="77777777" w:rsidTr="006A4E7A">
        <w:tc>
          <w:tcPr>
            <w:tcW w:w="1080" w:type="dxa"/>
            <w:shd w:val="clear" w:color="auto" w:fill="auto"/>
          </w:tcPr>
          <w:p w14:paraId="4710578E" w14:textId="77777777" w:rsidR="003B10B8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8FBBA53" w14:textId="7DF60604" w:rsidR="003B10B8" w:rsidRDefault="00A045A7" w:rsidP="003B10B8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7"/>
                <w:szCs w:val="27"/>
              </w:rPr>
            </w:pPr>
            <w:r>
              <w:rPr>
                <w:rFonts w:cs="Calibri"/>
                <w:sz w:val="22"/>
                <w:szCs w:val="22"/>
              </w:rPr>
              <w:t>62</w:t>
            </w:r>
            <w:r w:rsidR="003B10B8">
              <w:rPr>
                <w:rFonts w:cs="Calibri"/>
                <w:sz w:val="22"/>
                <w:szCs w:val="22"/>
              </w:rPr>
              <w:t xml:space="preserve">.2 </w:t>
            </w:r>
            <w:r w:rsidR="00A00A2E">
              <w:rPr>
                <w:b/>
                <w:bCs/>
                <w:color w:val="000000"/>
                <w:sz w:val="22"/>
                <w:szCs w:val="22"/>
              </w:rPr>
              <w:t>Request from Involve</w:t>
            </w:r>
          </w:p>
          <w:p w14:paraId="4C27F6E4" w14:textId="77777777" w:rsidR="003B10B8" w:rsidRDefault="003B10B8" w:rsidP="003B10B8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7"/>
                <w:szCs w:val="27"/>
              </w:rPr>
            </w:pPr>
          </w:p>
          <w:p w14:paraId="48D112A8" w14:textId="4DD0AA71" w:rsidR="003B10B8" w:rsidRDefault="00A045A7" w:rsidP="003B10B8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62.2.1</w:t>
            </w:r>
            <w:r w:rsidR="000B08FD">
              <w:rPr>
                <w:color w:val="000000"/>
                <w:sz w:val="22"/>
                <w:szCs w:val="22"/>
              </w:rPr>
              <w:t xml:space="preserve"> The Deputy Clerk </w:t>
            </w:r>
            <w:r w:rsidR="00557322">
              <w:rPr>
                <w:color w:val="000000"/>
                <w:sz w:val="22"/>
                <w:szCs w:val="22"/>
              </w:rPr>
              <w:t xml:space="preserve">gave an overview of </w:t>
            </w:r>
            <w:r w:rsidR="00F43155">
              <w:rPr>
                <w:color w:val="000000"/>
                <w:sz w:val="22"/>
                <w:szCs w:val="22"/>
              </w:rPr>
              <w:t xml:space="preserve">a </w:t>
            </w:r>
            <w:r w:rsidR="00557322">
              <w:rPr>
                <w:color w:val="000000"/>
                <w:sz w:val="22"/>
                <w:szCs w:val="22"/>
              </w:rPr>
              <w:t xml:space="preserve">request </w:t>
            </w:r>
            <w:r w:rsidR="00F43155">
              <w:rPr>
                <w:color w:val="000000"/>
                <w:sz w:val="22"/>
                <w:szCs w:val="22"/>
              </w:rPr>
              <w:t xml:space="preserve">received from Involve </w:t>
            </w:r>
            <w:r w:rsidR="009F352C">
              <w:rPr>
                <w:color w:val="000000"/>
                <w:sz w:val="22"/>
                <w:szCs w:val="22"/>
              </w:rPr>
              <w:t xml:space="preserve">for a donation to the charity Cancer Champions </w:t>
            </w:r>
            <w:r w:rsidR="004901E8">
              <w:rPr>
                <w:color w:val="000000"/>
                <w:sz w:val="22"/>
                <w:szCs w:val="22"/>
              </w:rPr>
              <w:t xml:space="preserve">who were </w:t>
            </w:r>
            <w:r w:rsidR="007B7911">
              <w:rPr>
                <w:color w:val="000000"/>
                <w:sz w:val="22"/>
                <w:szCs w:val="22"/>
              </w:rPr>
              <w:t xml:space="preserve">seeking to raise £3k from parish councils to assist them with </w:t>
            </w:r>
            <w:r w:rsidR="004901E8">
              <w:rPr>
                <w:color w:val="000000"/>
                <w:sz w:val="22"/>
                <w:szCs w:val="22"/>
              </w:rPr>
              <w:t>providing a</w:t>
            </w:r>
            <w:r w:rsidR="00403EE0">
              <w:rPr>
                <w:color w:val="000000"/>
                <w:sz w:val="22"/>
                <w:szCs w:val="22"/>
              </w:rPr>
              <w:t xml:space="preserve"> Cancer </w:t>
            </w:r>
            <w:r w:rsidR="007B7911">
              <w:rPr>
                <w:color w:val="000000"/>
                <w:sz w:val="22"/>
                <w:szCs w:val="22"/>
              </w:rPr>
              <w:t>s</w:t>
            </w:r>
            <w:r w:rsidR="00403EE0">
              <w:rPr>
                <w:color w:val="000000"/>
                <w:sz w:val="22"/>
                <w:szCs w:val="22"/>
              </w:rPr>
              <w:t xml:space="preserve">upport </w:t>
            </w:r>
            <w:r w:rsidR="007B7911">
              <w:rPr>
                <w:color w:val="000000"/>
                <w:sz w:val="22"/>
                <w:szCs w:val="22"/>
              </w:rPr>
              <w:t>n</w:t>
            </w:r>
            <w:r w:rsidR="00403EE0">
              <w:rPr>
                <w:color w:val="000000"/>
                <w:sz w:val="22"/>
                <w:szCs w:val="22"/>
              </w:rPr>
              <w:t xml:space="preserve">etwork </w:t>
            </w:r>
            <w:r w:rsidR="00B25061">
              <w:rPr>
                <w:color w:val="000000"/>
                <w:sz w:val="22"/>
                <w:szCs w:val="22"/>
              </w:rPr>
              <w:t>for</w:t>
            </w:r>
            <w:r w:rsidR="004901E8">
              <w:rPr>
                <w:color w:val="000000"/>
                <w:sz w:val="22"/>
                <w:szCs w:val="22"/>
              </w:rPr>
              <w:t xml:space="preserve"> </w:t>
            </w:r>
            <w:r w:rsidR="00096008">
              <w:rPr>
                <w:color w:val="000000"/>
                <w:sz w:val="22"/>
                <w:szCs w:val="22"/>
              </w:rPr>
              <w:t>residents</w:t>
            </w:r>
            <w:r w:rsidR="007B7911">
              <w:rPr>
                <w:color w:val="000000"/>
                <w:sz w:val="22"/>
                <w:szCs w:val="22"/>
              </w:rPr>
              <w:t>.</w:t>
            </w:r>
          </w:p>
          <w:p w14:paraId="600D0422" w14:textId="6E647327" w:rsidR="00B56AC1" w:rsidRDefault="00B56AC1" w:rsidP="003B10B8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2"/>
                <w:szCs w:val="22"/>
              </w:rPr>
            </w:pPr>
          </w:p>
          <w:p w14:paraId="1EA2811A" w14:textId="04AA4CB3" w:rsidR="00B56AC1" w:rsidRDefault="00615CE2" w:rsidP="003B10B8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62.2.2 </w:t>
            </w:r>
            <w:r w:rsidR="00B56AC1">
              <w:rPr>
                <w:color w:val="000000"/>
                <w:sz w:val="22"/>
                <w:szCs w:val="22"/>
              </w:rPr>
              <w:t xml:space="preserve">It was </w:t>
            </w:r>
            <w:r w:rsidR="00B56AC1" w:rsidRPr="00B56AC1">
              <w:rPr>
                <w:b/>
                <w:bCs/>
                <w:color w:val="000000"/>
                <w:sz w:val="22"/>
                <w:szCs w:val="22"/>
              </w:rPr>
              <w:t xml:space="preserve">PROPOSED </w:t>
            </w:r>
            <w:r w:rsidR="00B56AC1">
              <w:rPr>
                <w:color w:val="000000"/>
                <w:sz w:val="22"/>
                <w:szCs w:val="22"/>
              </w:rPr>
              <w:t>that a grant of £250 was made</w:t>
            </w:r>
            <w:r w:rsidR="00FD24B7">
              <w:rPr>
                <w:color w:val="000000"/>
                <w:sz w:val="22"/>
                <w:szCs w:val="22"/>
              </w:rPr>
              <w:t xml:space="preserve"> subject to receipt of the appropriate paperwork.</w:t>
            </w:r>
          </w:p>
          <w:p w14:paraId="6606B952" w14:textId="77777777" w:rsidR="00B56AC1" w:rsidRDefault="00B56AC1" w:rsidP="003B10B8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2"/>
                <w:szCs w:val="22"/>
              </w:rPr>
            </w:pPr>
          </w:p>
          <w:p w14:paraId="2926A15D" w14:textId="77777777" w:rsidR="003B10B8" w:rsidRDefault="003B10B8" w:rsidP="003B10B8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  <w:r w:rsidRPr="00545086">
              <w:rPr>
                <w:rFonts w:cs="Calibri"/>
                <w:sz w:val="22"/>
                <w:szCs w:val="22"/>
              </w:rPr>
              <w:t xml:space="preserve">Proposed: </w:t>
            </w:r>
            <w:r>
              <w:rPr>
                <w:rFonts w:cs="Calibri"/>
                <w:sz w:val="22"/>
                <w:szCs w:val="22"/>
              </w:rPr>
              <w:t xml:space="preserve">Cllr </w:t>
            </w:r>
            <w:r w:rsidR="00B56AC1">
              <w:rPr>
                <w:rFonts w:cs="Calibri"/>
                <w:sz w:val="22"/>
                <w:szCs w:val="22"/>
              </w:rPr>
              <w:t xml:space="preserve">Emment </w:t>
            </w:r>
            <w:r>
              <w:rPr>
                <w:rFonts w:cs="Calibri"/>
                <w:sz w:val="22"/>
                <w:szCs w:val="22"/>
              </w:rPr>
              <w:t xml:space="preserve">        </w:t>
            </w:r>
            <w:r w:rsidRPr="00545086">
              <w:rPr>
                <w:rFonts w:cs="Calibri"/>
                <w:sz w:val="22"/>
                <w:szCs w:val="22"/>
              </w:rPr>
              <w:t xml:space="preserve">Seconded: </w:t>
            </w:r>
            <w:r>
              <w:rPr>
                <w:rFonts w:cs="Calibri"/>
                <w:sz w:val="22"/>
                <w:szCs w:val="22"/>
              </w:rPr>
              <w:t xml:space="preserve">Cllr Brown     </w:t>
            </w:r>
            <w:r w:rsidR="002B513A">
              <w:rPr>
                <w:rFonts w:cs="Calibri"/>
                <w:sz w:val="22"/>
                <w:szCs w:val="22"/>
              </w:rPr>
              <w:t>Unanimously Agreed</w:t>
            </w:r>
            <w:r w:rsidR="002B513A" w:rsidRPr="00811D36">
              <w:rPr>
                <w:rFonts w:cs="Calibri"/>
                <w:sz w:val="22"/>
                <w:szCs w:val="22"/>
              </w:rPr>
              <w:t xml:space="preserve"> </w:t>
            </w:r>
          </w:p>
          <w:p w14:paraId="70B02088" w14:textId="7DF7DEAD" w:rsidR="00933936" w:rsidRPr="00811D36" w:rsidRDefault="00933936" w:rsidP="003B10B8">
            <w:pPr>
              <w:pStyle w:val="Notice"/>
              <w:spacing w:after="0"/>
              <w:rPr>
                <w:rFonts w:cs="Calibri"/>
                <w:sz w:val="22"/>
                <w:szCs w:val="22"/>
              </w:rPr>
            </w:pPr>
          </w:p>
        </w:tc>
      </w:tr>
      <w:tr w:rsidR="003B10B8" w:rsidRPr="0009263D" w14:paraId="2FE3B496" w14:textId="77777777" w:rsidTr="006A4E7A">
        <w:trPr>
          <w:trHeight w:val="625"/>
        </w:trPr>
        <w:tc>
          <w:tcPr>
            <w:tcW w:w="1080" w:type="dxa"/>
            <w:shd w:val="clear" w:color="auto" w:fill="auto"/>
          </w:tcPr>
          <w:p w14:paraId="4B855B93" w14:textId="1ABC33DB" w:rsidR="003B10B8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61427F0" w14:textId="77777777" w:rsidR="003B10B8" w:rsidRDefault="00F438AD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/>
                <w:bCs/>
                <w:sz w:val="22"/>
                <w:szCs w:val="22"/>
              </w:rPr>
            </w:pPr>
            <w:r w:rsidRPr="00D31531">
              <w:rPr>
                <w:rFonts w:cs="Calibri"/>
                <w:sz w:val="22"/>
                <w:szCs w:val="22"/>
              </w:rPr>
              <w:t>62.3</w:t>
            </w:r>
            <w:r>
              <w:rPr>
                <w:rFonts w:cs="Calibri"/>
                <w:b/>
                <w:bCs/>
                <w:sz w:val="22"/>
                <w:szCs w:val="22"/>
              </w:rPr>
              <w:t xml:space="preserve"> Broken Bus Shelter Basingstoke Road </w:t>
            </w:r>
            <w:r w:rsidR="003B10B8">
              <w:rPr>
                <w:rFonts w:cs="Calibri"/>
                <w:b/>
                <w:bCs/>
                <w:sz w:val="22"/>
                <w:szCs w:val="22"/>
              </w:rPr>
              <w:t xml:space="preserve"> </w:t>
            </w:r>
          </w:p>
          <w:p w14:paraId="498D344D" w14:textId="77777777" w:rsidR="00B56AC1" w:rsidRDefault="00B56AC1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/>
                <w:bCs/>
                <w:sz w:val="22"/>
                <w:szCs w:val="22"/>
              </w:rPr>
            </w:pPr>
          </w:p>
          <w:p w14:paraId="6D0F4B53" w14:textId="5C6A059D" w:rsidR="00B56AC1" w:rsidRDefault="001C01A0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62.3.1 </w:t>
            </w:r>
            <w:r w:rsidR="00B56AC1" w:rsidRPr="00B56AC1">
              <w:rPr>
                <w:rFonts w:cs="Calibri"/>
                <w:sz w:val="22"/>
                <w:szCs w:val="22"/>
              </w:rPr>
              <w:t xml:space="preserve">Cllr. Clarke noted that the bus shelter on the Basingstoke Road outside Warings </w:t>
            </w:r>
            <w:r w:rsidR="00FF4CA8">
              <w:rPr>
                <w:rFonts w:cs="Calibri"/>
                <w:sz w:val="22"/>
                <w:szCs w:val="22"/>
              </w:rPr>
              <w:t xml:space="preserve">had been </w:t>
            </w:r>
            <w:r w:rsidR="00B56AC1" w:rsidRPr="00B56AC1">
              <w:rPr>
                <w:rFonts w:cs="Calibri"/>
                <w:sz w:val="22"/>
                <w:szCs w:val="22"/>
              </w:rPr>
              <w:t>broken</w:t>
            </w:r>
            <w:r w:rsidR="00FF4CA8">
              <w:rPr>
                <w:rFonts w:cs="Calibri"/>
                <w:sz w:val="22"/>
                <w:szCs w:val="22"/>
              </w:rPr>
              <w:t xml:space="preserve"> </w:t>
            </w:r>
            <w:r w:rsidR="00096008">
              <w:rPr>
                <w:rFonts w:cs="Calibri"/>
                <w:sz w:val="22"/>
                <w:szCs w:val="22"/>
              </w:rPr>
              <w:t>because of</w:t>
            </w:r>
            <w:r w:rsidR="005C2A37">
              <w:rPr>
                <w:rFonts w:cs="Calibri"/>
                <w:sz w:val="22"/>
                <w:szCs w:val="22"/>
              </w:rPr>
              <w:t xml:space="preserve"> a car</w:t>
            </w:r>
            <w:r w:rsidR="00FF4CA8">
              <w:rPr>
                <w:rFonts w:cs="Calibri"/>
                <w:sz w:val="22"/>
                <w:szCs w:val="22"/>
              </w:rPr>
              <w:t xml:space="preserve"> accident</w:t>
            </w:r>
            <w:r w:rsidR="00B56AC1" w:rsidRPr="00B56AC1">
              <w:rPr>
                <w:rFonts w:cs="Calibri"/>
                <w:sz w:val="22"/>
                <w:szCs w:val="22"/>
              </w:rPr>
              <w:t xml:space="preserve">. </w:t>
            </w:r>
            <w:r w:rsidR="00B56AC1">
              <w:rPr>
                <w:rFonts w:cs="Calibri"/>
                <w:sz w:val="22"/>
                <w:szCs w:val="22"/>
              </w:rPr>
              <w:t>The Clerk confirmed that WBC would be obtaining money from the</w:t>
            </w:r>
            <w:r w:rsidR="00BF7AA3">
              <w:rPr>
                <w:rFonts w:cs="Calibri"/>
                <w:sz w:val="22"/>
                <w:szCs w:val="22"/>
              </w:rPr>
              <w:t xml:space="preserve"> appropriate</w:t>
            </w:r>
            <w:r w:rsidR="00B56AC1">
              <w:rPr>
                <w:rFonts w:cs="Calibri"/>
                <w:sz w:val="22"/>
                <w:szCs w:val="22"/>
              </w:rPr>
              <w:t xml:space="preserve"> insurance company to fix the shelter. </w:t>
            </w:r>
          </w:p>
          <w:p w14:paraId="19C0AEBD" w14:textId="77777777" w:rsidR="006419A4" w:rsidRDefault="006419A4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268AA4DF" w14:textId="0FFC3DF0" w:rsidR="006419A4" w:rsidRPr="00B56AC1" w:rsidRDefault="006419A4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 w:rsidRPr="00545086">
              <w:rPr>
                <w:rFonts w:cs="Calibri"/>
                <w:sz w:val="22"/>
                <w:szCs w:val="22"/>
              </w:rPr>
              <w:t xml:space="preserve">Proposed: </w:t>
            </w:r>
            <w:r>
              <w:rPr>
                <w:rFonts w:cs="Calibri"/>
                <w:sz w:val="22"/>
                <w:szCs w:val="22"/>
              </w:rPr>
              <w:t xml:space="preserve">Cllr Emment        </w:t>
            </w:r>
            <w:r w:rsidRPr="00545086">
              <w:rPr>
                <w:rFonts w:cs="Calibri"/>
                <w:sz w:val="22"/>
                <w:szCs w:val="22"/>
              </w:rPr>
              <w:t xml:space="preserve">Seconded: </w:t>
            </w:r>
            <w:r>
              <w:rPr>
                <w:rFonts w:cs="Calibri"/>
                <w:sz w:val="22"/>
                <w:szCs w:val="22"/>
              </w:rPr>
              <w:t>Cllr O’Brian       Unanimously Agreed</w:t>
            </w:r>
          </w:p>
        </w:tc>
      </w:tr>
      <w:tr w:rsidR="003B10B8" w:rsidRPr="0009263D" w14:paraId="68A2A28E" w14:textId="77777777" w:rsidTr="006A4E7A">
        <w:tc>
          <w:tcPr>
            <w:tcW w:w="1080" w:type="dxa"/>
            <w:shd w:val="clear" w:color="auto" w:fill="auto"/>
          </w:tcPr>
          <w:p w14:paraId="238EA600" w14:textId="77777777" w:rsidR="003B10B8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2EF4FAF" w14:textId="1385AC4F" w:rsidR="003B10B8" w:rsidRDefault="003B10B8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32830D51" w14:textId="6CFBD6E6" w:rsidR="003B10B8" w:rsidRPr="001C01A0" w:rsidRDefault="001C01A0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62.3.2 </w:t>
            </w:r>
            <w:r w:rsidR="00BF7AA3">
              <w:rPr>
                <w:rFonts w:cs="Calibri"/>
                <w:sz w:val="22"/>
                <w:szCs w:val="22"/>
              </w:rPr>
              <w:t xml:space="preserve">It was requested that the Clerk </w:t>
            </w:r>
            <w:r w:rsidR="00265BE3">
              <w:rPr>
                <w:rFonts w:cs="Calibri"/>
                <w:sz w:val="22"/>
                <w:szCs w:val="22"/>
              </w:rPr>
              <w:t xml:space="preserve">arrange for a report to be made to the committee </w:t>
            </w:r>
            <w:r w:rsidR="00096008">
              <w:rPr>
                <w:rFonts w:cs="Calibri"/>
                <w:sz w:val="22"/>
                <w:szCs w:val="22"/>
              </w:rPr>
              <w:t>monthly</w:t>
            </w:r>
            <w:r w:rsidR="00945CD6">
              <w:rPr>
                <w:rFonts w:cs="Calibri"/>
                <w:sz w:val="22"/>
                <w:szCs w:val="22"/>
              </w:rPr>
              <w:t xml:space="preserve"> </w:t>
            </w:r>
            <w:r w:rsidR="00265BE3">
              <w:rPr>
                <w:rFonts w:cs="Calibri"/>
                <w:sz w:val="22"/>
                <w:szCs w:val="22"/>
              </w:rPr>
              <w:t xml:space="preserve">noting significant </w:t>
            </w:r>
            <w:r w:rsidR="0004542A">
              <w:rPr>
                <w:rFonts w:cs="Calibri"/>
                <w:sz w:val="22"/>
                <w:szCs w:val="22"/>
              </w:rPr>
              <w:t>maintenance</w:t>
            </w:r>
            <w:r w:rsidR="00EC64C6">
              <w:rPr>
                <w:rFonts w:cs="Calibri"/>
                <w:sz w:val="22"/>
                <w:szCs w:val="22"/>
              </w:rPr>
              <w:t xml:space="preserve"> and tasks</w:t>
            </w:r>
            <w:r w:rsidR="0004542A">
              <w:rPr>
                <w:rFonts w:cs="Calibri"/>
                <w:sz w:val="22"/>
                <w:szCs w:val="22"/>
              </w:rPr>
              <w:t xml:space="preserve"> carried out in the </w:t>
            </w:r>
            <w:r w:rsidR="00EC64C6">
              <w:rPr>
                <w:rFonts w:cs="Calibri"/>
                <w:sz w:val="22"/>
                <w:szCs w:val="22"/>
              </w:rPr>
              <w:t>par</w:t>
            </w:r>
            <w:r w:rsidR="00945CD6">
              <w:rPr>
                <w:rFonts w:cs="Calibri"/>
                <w:sz w:val="22"/>
                <w:szCs w:val="22"/>
              </w:rPr>
              <w:t>ish</w:t>
            </w:r>
            <w:r w:rsidR="00925120">
              <w:rPr>
                <w:rFonts w:cs="Calibri"/>
                <w:sz w:val="22"/>
                <w:szCs w:val="22"/>
              </w:rPr>
              <w:t xml:space="preserve"> to help identify recurring</w:t>
            </w:r>
            <w:r w:rsidR="00945CD6">
              <w:rPr>
                <w:rFonts w:cs="Calibri"/>
                <w:sz w:val="22"/>
                <w:szCs w:val="22"/>
              </w:rPr>
              <w:t xml:space="preserve"> and emerging</w:t>
            </w:r>
            <w:r w:rsidR="00925120">
              <w:rPr>
                <w:rFonts w:cs="Calibri"/>
                <w:sz w:val="22"/>
                <w:szCs w:val="22"/>
              </w:rPr>
              <w:t xml:space="preserve"> </w:t>
            </w:r>
            <w:r w:rsidR="008854F8">
              <w:rPr>
                <w:rFonts w:cs="Calibri"/>
                <w:sz w:val="22"/>
                <w:szCs w:val="22"/>
              </w:rPr>
              <w:t xml:space="preserve">issues. </w:t>
            </w:r>
          </w:p>
        </w:tc>
      </w:tr>
      <w:tr w:rsidR="003B10B8" w:rsidRPr="0009263D" w14:paraId="7E7125B7" w14:textId="77777777" w:rsidTr="006A4E7A">
        <w:tc>
          <w:tcPr>
            <w:tcW w:w="1080" w:type="dxa"/>
            <w:shd w:val="clear" w:color="auto" w:fill="auto"/>
          </w:tcPr>
          <w:p w14:paraId="4D93B376" w14:textId="77777777" w:rsidR="003B10B8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36588EF5" w14:textId="77777777" w:rsidR="003B10B8" w:rsidRPr="00745C38" w:rsidRDefault="003B10B8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3B10B8" w:rsidRPr="0009263D" w14:paraId="210911D6" w14:textId="77777777" w:rsidTr="006A4E7A">
        <w:tc>
          <w:tcPr>
            <w:tcW w:w="1080" w:type="dxa"/>
            <w:shd w:val="clear" w:color="auto" w:fill="auto"/>
          </w:tcPr>
          <w:p w14:paraId="318C3AF9" w14:textId="77777777" w:rsidR="003B10B8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2B8447B3" w14:textId="29E9F4DC" w:rsidR="003B10B8" w:rsidRDefault="00D31531" w:rsidP="003B10B8">
            <w:pPr>
              <w:pStyle w:val="Itemlevel1"/>
              <w:tabs>
                <w:tab w:val="left" w:pos="1701"/>
              </w:tabs>
              <w:spacing w:before="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  <w:r w:rsidR="003B10B8">
              <w:rPr>
                <w:color w:val="000000"/>
                <w:sz w:val="22"/>
                <w:szCs w:val="22"/>
              </w:rPr>
              <w:t xml:space="preserve">.4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Spencers Wood Pavilion Hire Numbers </w:t>
            </w:r>
          </w:p>
          <w:p w14:paraId="205B0F66" w14:textId="1E045F5B" w:rsidR="00D31531" w:rsidRDefault="00D31531" w:rsidP="003B10B8">
            <w:pPr>
              <w:pStyle w:val="Itemlevel1"/>
              <w:tabs>
                <w:tab w:val="left" w:pos="1701"/>
              </w:tabs>
              <w:spacing w:before="0"/>
              <w:rPr>
                <w:b/>
                <w:bCs/>
                <w:color w:val="000000"/>
                <w:sz w:val="22"/>
                <w:szCs w:val="22"/>
              </w:rPr>
            </w:pPr>
          </w:p>
          <w:p w14:paraId="28CAEE37" w14:textId="7A385590" w:rsidR="00DA7206" w:rsidRDefault="004F52FB" w:rsidP="003B10B8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62.4.1 </w:t>
            </w:r>
            <w:r w:rsidR="00DA7206" w:rsidRPr="00A66721">
              <w:rPr>
                <w:color w:val="000000"/>
                <w:sz w:val="22"/>
                <w:szCs w:val="22"/>
              </w:rPr>
              <w:t xml:space="preserve">The Deputy Clerk gave an overview of the report provided </w:t>
            </w:r>
            <w:r w:rsidR="00A66721" w:rsidRPr="00A66721">
              <w:rPr>
                <w:color w:val="000000"/>
                <w:sz w:val="22"/>
                <w:szCs w:val="22"/>
              </w:rPr>
              <w:t>detailing hall hire at Spencers Wood Pavilion</w:t>
            </w:r>
            <w:r w:rsidR="00A66721">
              <w:rPr>
                <w:color w:val="000000"/>
                <w:sz w:val="22"/>
                <w:szCs w:val="22"/>
              </w:rPr>
              <w:t xml:space="preserve"> and confirmed that </w:t>
            </w:r>
            <w:r w:rsidR="00D3423B">
              <w:rPr>
                <w:color w:val="000000"/>
                <w:sz w:val="22"/>
                <w:szCs w:val="22"/>
              </w:rPr>
              <w:t xml:space="preserve">charges had been made in line with those advertised. </w:t>
            </w:r>
          </w:p>
          <w:p w14:paraId="4A550D2A" w14:textId="3BE6E42B" w:rsidR="00D3423B" w:rsidRDefault="00D3423B" w:rsidP="003B10B8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2"/>
                <w:szCs w:val="22"/>
              </w:rPr>
            </w:pPr>
          </w:p>
          <w:p w14:paraId="6BBF32B4" w14:textId="3A4DE791" w:rsidR="003B10B8" w:rsidRPr="0008769D" w:rsidRDefault="004F52FB" w:rsidP="003E6721">
            <w:pPr>
              <w:pStyle w:val="Itemlevel1"/>
              <w:tabs>
                <w:tab w:val="left" w:pos="1701"/>
              </w:tabs>
              <w:spacing w:before="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62.4.2 </w:t>
            </w:r>
            <w:r w:rsidR="003E6721">
              <w:rPr>
                <w:color w:val="000000"/>
                <w:sz w:val="22"/>
                <w:szCs w:val="22"/>
              </w:rPr>
              <w:t xml:space="preserve">The Clerk undertook to obtain clarification on GDPR in relation to the level of detail that could be </w:t>
            </w:r>
            <w:r w:rsidR="004E214F">
              <w:rPr>
                <w:color w:val="000000"/>
                <w:sz w:val="22"/>
                <w:szCs w:val="22"/>
              </w:rPr>
              <w:t xml:space="preserve">shared on room hire. </w:t>
            </w:r>
          </w:p>
        </w:tc>
      </w:tr>
      <w:tr w:rsidR="003B10B8" w:rsidRPr="0009263D" w14:paraId="7CCE9C00" w14:textId="77777777" w:rsidTr="006A4E7A">
        <w:tc>
          <w:tcPr>
            <w:tcW w:w="1080" w:type="dxa"/>
            <w:shd w:val="clear" w:color="auto" w:fill="auto"/>
          </w:tcPr>
          <w:p w14:paraId="401A5741" w14:textId="77777777" w:rsidR="003B10B8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4D923380" w14:textId="77777777" w:rsidR="003B10B8" w:rsidRDefault="003B10B8" w:rsidP="003B10B8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2"/>
                <w:szCs w:val="22"/>
              </w:rPr>
            </w:pPr>
          </w:p>
        </w:tc>
      </w:tr>
      <w:tr w:rsidR="003B10B8" w:rsidRPr="0009263D" w14:paraId="0410AD99" w14:textId="77777777" w:rsidTr="006A4E7A">
        <w:tc>
          <w:tcPr>
            <w:tcW w:w="1080" w:type="dxa"/>
            <w:shd w:val="clear" w:color="auto" w:fill="auto"/>
          </w:tcPr>
          <w:p w14:paraId="28D38390" w14:textId="77777777" w:rsidR="003B10B8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29EDEA5C" w14:textId="1A8329B3" w:rsidR="003B10B8" w:rsidRDefault="001879B7" w:rsidP="003B10B8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62.5</w:t>
            </w:r>
            <w:r w:rsidR="003B10B8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Allotments Update </w:t>
            </w:r>
            <w:r w:rsidR="003B10B8">
              <w:rPr>
                <w:color w:val="000000"/>
                <w:sz w:val="22"/>
                <w:szCs w:val="22"/>
              </w:rPr>
              <w:t xml:space="preserve"> </w:t>
            </w:r>
          </w:p>
          <w:p w14:paraId="353B91D2" w14:textId="3AA97D08" w:rsidR="003B10B8" w:rsidRDefault="00E4636C" w:rsidP="003B10B8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The Deputy Clerk </w:t>
            </w:r>
            <w:r w:rsidR="00D82307">
              <w:rPr>
                <w:color w:val="000000"/>
                <w:sz w:val="22"/>
                <w:szCs w:val="22"/>
              </w:rPr>
              <w:t xml:space="preserve">gave an overview of </w:t>
            </w:r>
            <w:r w:rsidR="005579BE">
              <w:rPr>
                <w:color w:val="000000"/>
                <w:sz w:val="22"/>
                <w:szCs w:val="22"/>
              </w:rPr>
              <w:t xml:space="preserve">the allotment update circulated prior to the meeting highlighting the following points: </w:t>
            </w:r>
          </w:p>
          <w:p w14:paraId="132E6D82" w14:textId="77777777" w:rsidR="009927B0" w:rsidRDefault="009927B0" w:rsidP="003B10B8">
            <w:pPr>
              <w:pStyle w:val="Itemlevel1"/>
              <w:tabs>
                <w:tab w:val="left" w:pos="1701"/>
              </w:tabs>
              <w:spacing w:before="0"/>
              <w:rPr>
                <w:color w:val="000000"/>
                <w:sz w:val="22"/>
                <w:szCs w:val="22"/>
              </w:rPr>
            </w:pPr>
          </w:p>
          <w:p w14:paraId="552F77B4" w14:textId="2CD6928D" w:rsidR="00E4636C" w:rsidRDefault="005579BE" w:rsidP="003B10B8">
            <w:pPr>
              <w:pStyle w:val="Itemlevel1"/>
              <w:numPr>
                <w:ilvl w:val="0"/>
                <w:numId w:val="31"/>
              </w:numPr>
              <w:tabs>
                <w:tab w:val="left" w:pos="1701"/>
              </w:tabs>
              <w:spacing w:befor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An issue with an overhanging tree on </w:t>
            </w:r>
            <w:r w:rsidR="00E4636C" w:rsidRPr="005579BE">
              <w:rPr>
                <w:color w:val="000000"/>
                <w:sz w:val="22"/>
                <w:szCs w:val="22"/>
              </w:rPr>
              <w:t xml:space="preserve">Green End Close </w:t>
            </w:r>
            <w:r>
              <w:rPr>
                <w:color w:val="000000"/>
                <w:sz w:val="22"/>
                <w:szCs w:val="22"/>
              </w:rPr>
              <w:t>notified by a re</w:t>
            </w:r>
            <w:r w:rsidR="008D6C2D">
              <w:rPr>
                <w:color w:val="000000"/>
                <w:sz w:val="22"/>
                <w:szCs w:val="22"/>
              </w:rPr>
              <w:t>sident had been</w:t>
            </w:r>
            <w:r w:rsidR="00267E29" w:rsidRPr="005579BE">
              <w:rPr>
                <w:color w:val="000000"/>
                <w:sz w:val="22"/>
                <w:szCs w:val="22"/>
              </w:rPr>
              <w:t xml:space="preserve"> resolved. </w:t>
            </w:r>
            <w:r w:rsidR="00786BCF" w:rsidRPr="005579BE">
              <w:rPr>
                <w:color w:val="000000"/>
                <w:sz w:val="22"/>
                <w:szCs w:val="22"/>
              </w:rPr>
              <w:t xml:space="preserve"> </w:t>
            </w:r>
          </w:p>
          <w:p w14:paraId="556AFA49" w14:textId="39B19F50" w:rsidR="00786BCF" w:rsidRPr="005B0913" w:rsidRDefault="008D6C2D" w:rsidP="005B0913">
            <w:pPr>
              <w:pStyle w:val="Itemlevel1"/>
              <w:numPr>
                <w:ilvl w:val="0"/>
                <w:numId w:val="31"/>
              </w:numPr>
              <w:tabs>
                <w:tab w:val="left" w:pos="1701"/>
              </w:tabs>
              <w:spacing w:befor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 water leak at the Deardon</w:t>
            </w:r>
            <w:r w:rsidR="00DB270B">
              <w:rPr>
                <w:color w:val="000000"/>
                <w:sz w:val="22"/>
                <w:szCs w:val="22"/>
              </w:rPr>
              <w:t xml:space="preserve"> allotments had been fixed by the facilities manager. </w:t>
            </w:r>
          </w:p>
        </w:tc>
      </w:tr>
      <w:tr w:rsidR="003B10B8" w:rsidRPr="0009263D" w14:paraId="5513D95D" w14:textId="77777777" w:rsidTr="006A4E7A">
        <w:tc>
          <w:tcPr>
            <w:tcW w:w="1080" w:type="dxa"/>
            <w:shd w:val="clear" w:color="auto" w:fill="auto"/>
          </w:tcPr>
          <w:p w14:paraId="299F0614" w14:textId="77777777" w:rsidR="003B10B8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4B8EAC8" w14:textId="77777777" w:rsidR="003B10B8" w:rsidRPr="00CE0589" w:rsidRDefault="003B10B8" w:rsidP="003B10B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3B10B8" w:rsidRPr="0009263D" w14:paraId="4A042DF5" w14:textId="77777777" w:rsidTr="006A4E7A">
        <w:tc>
          <w:tcPr>
            <w:tcW w:w="1080" w:type="dxa"/>
            <w:shd w:val="clear" w:color="auto" w:fill="auto"/>
          </w:tcPr>
          <w:p w14:paraId="0E66BB15" w14:textId="40837F51" w:rsidR="003B10B8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21/RA/</w:t>
            </w:r>
            <w:r w:rsidR="001879B7">
              <w:rPr>
                <w:rFonts w:cs="Calibri"/>
                <w:sz w:val="22"/>
                <w:szCs w:val="22"/>
              </w:rPr>
              <w:t>63</w:t>
            </w:r>
          </w:p>
        </w:tc>
        <w:tc>
          <w:tcPr>
            <w:tcW w:w="8985" w:type="dxa"/>
            <w:shd w:val="clear" w:color="auto" w:fill="auto"/>
          </w:tcPr>
          <w:p w14:paraId="1623DAB1" w14:textId="77777777" w:rsidR="003B10B8" w:rsidRDefault="003B10B8" w:rsidP="003B10B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E0589">
              <w:rPr>
                <w:rFonts w:ascii="Calibri" w:hAnsi="Calibri" w:cs="Calibri"/>
                <w:b/>
                <w:bCs/>
                <w:sz w:val="22"/>
                <w:szCs w:val="22"/>
              </w:rPr>
              <w:t>Community Service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Update </w:t>
            </w:r>
          </w:p>
          <w:p w14:paraId="78896568" w14:textId="3B6223AA" w:rsidR="003B10B8" w:rsidRPr="00CE0589" w:rsidRDefault="003B10B8" w:rsidP="003B10B8">
            <w:pPr>
              <w:tabs>
                <w:tab w:val="left" w:pos="5098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ab/>
            </w:r>
          </w:p>
        </w:tc>
      </w:tr>
      <w:tr w:rsidR="003B10B8" w:rsidRPr="0009263D" w14:paraId="0045CAD1" w14:textId="77777777" w:rsidTr="006A4E7A">
        <w:tc>
          <w:tcPr>
            <w:tcW w:w="1080" w:type="dxa"/>
            <w:shd w:val="clear" w:color="auto" w:fill="auto"/>
          </w:tcPr>
          <w:p w14:paraId="1D63EE7E" w14:textId="77777777" w:rsidR="003B10B8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1DC10D20" w14:textId="23E58E2B" w:rsidR="003B10B8" w:rsidRDefault="001879B7" w:rsidP="003B10B8">
            <w:pPr>
              <w:pStyle w:val="Itemlevel1"/>
              <w:tabs>
                <w:tab w:val="clear" w:pos="1134"/>
              </w:tabs>
              <w:spacing w:before="0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63</w:t>
            </w:r>
            <w:r w:rsidR="003B10B8">
              <w:rPr>
                <w:rFonts w:cs="Calibri"/>
                <w:bCs/>
                <w:sz w:val="22"/>
                <w:szCs w:val="22"/>
              </w:rPr>
              <w:t xml:space="preserve">.1 Cllr. Brown gave an update on activity in the parish highlighting the following: </w:t>
            </w:r>
          </w:p>
          <w:p w14:paraId="04818700" w14:textId="77777777" w:rsidR="005274F3" w:rsidRDefault="005274F3" w:rsidP="003B10B8">
            <w:pPr>
              <w:pStyle w:val="Itemlevel1"/>
              <w:tabs>
                <w:tab w:val="clear" w:pos="1134"/>
              </w:tabs>
              <w:spacing w:before="0"/>
              <w:rPr>
                <w:rFonts w:cs="Calibri"/>
                <w:bCs/>
                <w:sz w:val="22"/>
                <w:szCs w:val="22"/>
              </w:rPr>
            </w:pPr>
          </w:p>
          <w:p w14:paraId="5E8E777A" w14:textId="0EE2F5B8" w:rsidR="003B10B8" w:rsidRDefault="00BF2537" w:rsidP="003B10B8">
            <w:pPr>
              <w:pStyle w:val="Itemlevel1"/>
              <w:numPr>
                <w:ilvl w:val="0"/>
                <w:numId w:val="29"/>
              </w:numPr>
              <w:tabs>
                <w:tab w:val="clear" w:pos="1134"/>
              </w:tabs>
              <w:spacing w:before="0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 xml:space="preserve">The </w:t>
            </w:r>
            <w:r w:rsidR="007B5638">
              <w:rPr>
                <w:rFonts w:cs="Calibri"/>
                <w:bCs/>
                <w:sz w:val="22"/>
                <w:szCs w:val="22"/>
              </w:rPr>
              <w:t xml:space="preserve">Shinfield Volunteer </w:t>
            </w:r>
            <w:r w:rsidR="00F2148F">
              <w:rPr>
                <w:rFonts w:cs="Calibri"/>
                <w:bCs/>
                <w:sz w:val="22"/>
                <w:szCs w:val="22"/>
              </w:rPr>
              <w:t>G</w:t>
            </w:r>
            <w:r w:rsidR="007B5638">
              <w:rPr>
                <w:rFonts w:cs="Calibri"/>
                <w:bCs/>
                <w:sz w:val="22"/>
                <w:szCs w:val="22"/>
              </w:rPr>
              <w:t>roup had now submitted</w:t>
            </w:r>
            <w:r w:rsidR="00F70732">
              <w:rPr>
                <w:rFonts w:cs="Calibri"/>
                <w:bCs/>
                <w:sz w:val="22"/>
                <w:szCs w:val="22"/>
              </w:rPr>
              <w:t xml:space="preserve"> bank detail</w:t>
            </w:r>
            <w:r w:rsidR="00F2148F">
              <w:rPr>
                <w:rFonts w:cs="Calibri"/>
                <w:bCs/>
                <w:sz w:val="22"/>
                <w:szCs w:val="22"/>
              </w:rPr>
              <w:t>s</w:t>
            </w:r>
            <w:r w:rsidR="00F70732">
              <w:rPr>
                <w:rFonts w:cs="Calibri"/>
                <w:bCs/>
                <w:sz w:val="22"/>
                <w:szCs w:val="22"/>
              </w:rPr>
              <w:t xml:space="preserve"> </w:t>
            </w:r>
            <w:r w:rsidR="003B4337">
              <w:rPr>
                <w:rFonts w:cs="Calibri"/>
                <w:bCs/>
                <w:sz w:val="22"/>
                <w:szCs w:val="22"/>
              </w:rPr>
              <w:t xml:space="preserve">enabling a grant from SPC to be made. </w:t>
            </w:r>
            <w:r w:rsidR="00F2148F">
              <w:rPr>
                <w:rFonts w:cs="Calibri"/>
                <w:bCs/>
                <w:sz w:val="22"/>
                <w:szCs w:val="22"/>
              </w:rPr>
              <w:t xml:space="preserve">The grant for £500 start-up and £37. 50 per hire for three months would be reviewed at the next F&amp;GP meeting in order that the </w:t>
            </w:r>
            <w:r w:rsidR="003B4337">
              <w:rPr>
                <w:rFonts w:cs="Calibri"/>
                <w:bCs/>
                <w:sz w:val="22"/>
                <w:szCs w:val="22"/>
              </w:rPr>
              <w:t>e</w:t>
            </w:r>
            <w:r w:rsidR="00D50F7C">
              <w:rPr>
                <w:rFonts w:cs="Calibri"/>
                <w:bCs/>
                <w:sz w:val="22"/>
                <w:szCs w:val="22"/>
              </w:rPr>
              <w:t xml:space="preserve"> </w:t>
            </w:r>
            <w:r w:rsidR="007C5A8C">
              <w:rPr>
                <w:rFonts w:cs="Calibri"/>
                <w:bCs/>
                <w:sz w:val="22"/>
                <w:szCs w:val="22"/>
              </w:rPr>
              <w:t xml:space="preserve">Tea bar </w:t>
            </w:r>
            <w:r w:rsidR="00F2148F">
              <w:rPr>
                <w:rFonts w:cs="Calibri"/>
                <w:bCs/>
                <w:sz w:val="22"/>
                <w:szCs w:val="22"/>
              </w:rPr>
              <w:t>c</w:t>
            </w:r>
            <w:r w:rsidR="005274F3">
              <w:rPr>
                <w:rFonts w:cs="Calibri"/>
                <w:bCs/>
                <w:sz w:val="22"/>
                <w:szCs w:val="22"/>
              </w:rPr>
              <w:t>ould commence on 9 September</w:t>
            </w:r>
            <w:r w:rsidR="007C5A8C">
              <w:rPr>
                <w:rFonts w:cs="Calibri"/>
                <w:bCs/>
                <w:sz w:val="22"/>
                <w:szCs w:val="22"/>
              </w:rPr>
              <w:t xml:space="preserve">. </w:t>
            </w:r>
          </w:p>
          <w:p w14:paraId="104348A0" w14:textId="7A5D0B7B" w:rsidR="00C96E62" w:rsidRPr="00C96E62" w:rsidRDefault="00C96E62" w:rsidP="00C96E62">
            <w:pPr>
              <w:pStyle w:val="Itemlevel1"/>
              <w:tabs>
                <w:tab w:val="clear" w:pos="1134"/>
              </w:tabs>
              <w:spacing w:before="0"/>
              <w:ind w:left="720"/>
              <w:rPr>
                <w:rFonts w:cs="Calibri"/>
                <w:bCs/>
                <w:sz w:val="22"/>
                <w:szCs w:val="22"/>
              </w:rPr>
            </w:pPr>
          </w:p>
        </w:tc>
      </w:tr>
      <w:tr w:rsidR="003B10B8" w:rsidRPr="0009263D" w14:paraId="516BA8C7" w14:textId="77777777" w:rsidTr="006A4E7A">
        <w:tc>
          <w:tcPr>
            <w:tcW w:w="1080" w:type="dxa"/>
            <w:shd w:val="clear" w:color="auto" w:fill="auto"/>
          </w:tcPr>
          <w:p w14:paraId="1082593E" w14:textId="13091C2C" w:rsidR="003B10B8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4599EFA6" w14:textId="491583E6" w:rsidR="00322AA7" w:rsidRDefault="00C338F3" w:rsidP="00C338F3">
            <w:pPr>
              <w:pStyle w:val="ListParagraph"/>
              <w:numPr>
                <w:ilvl w:val="0"/>
                <w:numId w:val="29"/>
              </w:numPr>
              <w:tabs>
                <w:tab w:val="left" w:pos="709"/>
                <w:tab w:val="center" w:pos="4384"/>
              </w:tabs>
              <w:rPr>
                <w:rFonts w:ascii="Calibri" w:hAnsi="Calibri" w:cs="Calibri"/>
                <w:sz w:val="22"/>
                <w:szCs w:val="22"/>
              </w:rPr>
            </w:pPr>
            <w:r w:rsidRPr="00C338F3">
              <w:rPr>
                <w:rFonts w:ascii="Calibri" w:hAnsi="Calibri" w:cs="Calibri"/>
                <w:sz w:val="22"/>
                <w:szCs w:val="22"/>
              </w:rPr>
              <w:t xml:space="preserve">A meeting had taken place with the </w:t>
            </w:r>
            <w:r w:rsidR="00FD0855" w:rsidRPr="00C338F3">
              <w:rPr>
                <w:rFonts w:ascii="Calibri" w:hAnsi="Calibri" w:cs="Calibri"/>
                <w:sz w:val="22"/>
                <w:szCs w:val="22"/>
              </w:rPr>
              <w:t xml:space="preserve">manager </w:t>
            </w:r>
            <w:r w:rsidR="00322AA7" w:rsidRPr="00C338F3">
              <w:rPr>
                <w:rFonts w:ascii="Calibri" w:hAnsi="Calibri" w:cs="Calibri"/>
                <w:sz w:val="22"/>
                <w:szCs w:val="22"/>
              </w:rPr>
              <w:t xml:space="preserve">of </w:t>
            </w:r>
            <w:r w:rsidR="007E5E4D">
              <w:rPr>
                <w:rFonts w:ascii="Calibri" w:hAnsi="Calibri" w:cs="Calibri"/>
                <w:sz w:val="22"/>
                <w:szCs w:val="22"/>
              </w:rPr>
              <w:t xml:space="preserve">the Shinfield Voluntary </w:t>
            </w:r>
            <w:r w:rsidR="0059397F">
              <w:rPr>
                <w:rFonts w:ascii="Calibri" w:hAnsi="Calibri" w:cs="Calibri"/>
                <w:sz w:val="22"/>
                <w:szCs w:val="22"/>
              </w:rPr>
              <w:t>C</w:t>
            </w:r>
            <w:r w:rsidR="00322AA7" w:rsidRPr="00C338F3">
              <w:rPr>
                <w:rFonts w:ascii="Calibri" w:hAnsi="Calibri" w:cs="Calibri"/>
                <w:sz w:val="22"/>
                <w:szCs w:val="22"/>
              </w:rPr>
              <w:t xml:space="preserve">ar </w:t>
            </w:r>
            <w:r w:rsidR="0059397F">
              <w:rPr>
                <w:rFonts w:ascii="Calibri" w:hAnsi="Calibri" w:cs="Calibri"/>
                <w:sz w:val="22"/>
                <w:szCs w:val="22"/>
              </w:rPr>
              <w:t>S</w:t>
            </w:r>
            <w:r w:rsidR="00322AA7" w:rsidRPr="00C338F3">
              <w:rPr>
                <w:rFonts w:ascii="Calibri" w:hAnsi="Calibri" w:cs="Calibri"/>
                <w:sz w:val="22"/>
                <w:szCs w:val="22"/>
              </w:rPr>
              <w:t xml:space="preserve">ervice </w:t>
            </w:r>
            <w:r w:rsidR="00E544CA">
              <w:rPr>
                <w:rFonts w:ascii="Calibri" w:hAnsi="Calibri" w:cs="Calibri"/>
                <w:sz w:val="22"/>
                <w:szCs w:val="22"/>
              </w:rPr>
              <w:t xml:space="preserve">to </w:t>
            </w:r>
            <w:r w:rsidR="00E964A3">
              <w:rPr>
                <w:rFonts w:ascii="Calibri" w:hAnsi="Calibri" w:cs="Calibri"/>
                <w:sz w:val="22"/>
                <w:szCs w:val="22"/>
              </w:rPr>
              <w:t>establish</w:t>
            </w:r>
            <w:r w:rsidR="00E544CA">
              <w:rPr>
                <w:rFonts w:ascii="Calibri" w:hAnsi="Calibri" w:cs="Calibri"/>
                <w:sz w:val="22"/>
                <w:szCs w:val="22"/>
              </w:rPr>
              <w:t xml:space="preserve"> co</w:t>
            </w:r>
            <w:r w:rsidR="00322AA7" w:rsidRPr="00C338F3">
              <w:rPr>
                <w:rFonts w:ascii="Calibri" w:hAnsi="Calibri" w:cs="Calibri"/>
                <w:sz w:val="22"/>
                <w:szCs w:val="22"/>
              </w:rPr>
              <w:t>nditions</w:t>
            </w:r>
            <w:r w:rsidR="00E544CA">
              <w:rPr>
                <w:rFonts w:ascii="Calibri" w:hAnsi="Calibri" w:cs="Calibri"/>
                <w:sz w:val="22"/>
                <w:szCs w:val="22"/>
              </w:rPr>
              <w:t xml:space="preserve"> for the </w:t>
            </w:r>
            <w:r w:rsidR="0029228D">
              <w:rPr>
                <w:rFonts w:ascii="Calibri" w:hAnsi="Calibri" w:cs="Calibri"/>
                <w:sz w:val="22"/>
                <w:szCs w:val="22"/>
              </w:rPr>
              <w:t>previously approved grant</w:t>
            </w:r>
            <w:r w:rsidR="00D57F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810F50">
              <w:rPr>
                <w:rFonts w:ascii="Calibri" w:hAnsi="Calibri" w:cs="Calibri"/>
                <w:sz w:val="22"/>
                <w:szCs w:val="22"/>
              </w:rPr>
              <w:t xml:space="preserve">from SPC </w:t>
            </w:r>
            <w:r w:rsidR="00D57F91">
              <w:rPr>
                <w:rFonts w:ascii="Calibri" w:hAnsi="Calibri" w:cs="Calibri"/>
                <w:sz w:val="22"/>
                <w:szCs w:val="22"/>
              </w:rPr>
              <w:t>to transport residents to two local lunch clubs</w:t>
            </w:r>
            <w:r w:rsidR="00422229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A34FD39" w14:textId="77777777" w:rsidR="001E63FA" w:rsidRPr="00C338F3" w:rsidRDefault="001E63FA" w:rsidP="001E63FA">
            <w:pPr>
              <w:pStyle w:val="ListParagraph"/>
              <w:tabs>
                <w:tab w:val="left" w:pos="709"/>
                <w:tab w:val="center" w:pos="4384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5466871A" w14:textId="2327C9E6" w:rsidR="00322AA7" w:rsidRPr="000C72CE" w:rsidRDefault="00322AA7" w:rsidP="00E964A3">
            <w:pPr>
              <w:pStyle w:val="ListParagraph"/>
              <w:numPr>
                <w:ilvl w:val="1"/>
                <w:numId w:val="32"/>
              </w:numPr>
              <w:tabs>
                <w:tab w:val="left" w:pos="709"/>
                <w:tab w:val="center" w:pos="4384"/>
              </w:tabs>
              <w:rPr>
                <w:rFonts w:ascii="Calibri" w:hAnsi="Calibri" w:cs="Calibri"/>
                <w:sz w:val="22"/>
                <w:szCs w:val="22"/>
              </w:rPr>
            </w:pPr>
            <w:r w:rsidRPr="000C72CE">
              <w:rPr>
                <w:rFonts w:ascii="Calibri" w:hAnsi="Calibri" w:cs="Calibri"/>
                <w:sz w:val="22"/>
                <w:szCs w:val="22"/>
              </w:rPr>
              <w:t>Users</w:t>
            </w:r>
            <w:r w:rsidR="0033136B">
              <w:rPr>
                <w:rFonts w:ascii="Calibri" w:hAnsi="Calibri" w:cs="Calibri"/>
                <w:sz w:val="22"/>
                <w:szCs w:val="22"/>
              </w:rPr>
              <w:t xml:space="preserve"> of the service</w:t>
            </w:r>
            <w:r w:rsidRPr="000C72CE">
              <w:rPr>
                <w:rFonts w:ascii="Calibri" w:hAnsi="Calibri" w:cs="Calibri"/>
                <w:sz w:val="22"/>
                <w:szCs w:val="22"/>
              </w:rPr>
              <w:t xml:space="preserve"> must live alone and </w:t>
            </w:r>
            <w:r w:rsidR="0033136B">
              <w:rPr>
                <w:rFonts w:ascii="Calibri" w:hAnsi="Calibri" w:cs="Calibri"/>
                <w:sz w:val="22"/>
                <w:szCs w:val="22"/>
              </w:rPr>
              <w:t>be o</w:t>
            </w:r>
            <w:r w:rsidRPr="000C72CE">
              <w:rPr>
                <w:rFonts w:ascii="Calibri" w:hAnsi="Calibri" w:cs="Calibri"/>
                <w:sz w:val="22"/>
                <w:szCs w:val="22"/>
              </w:rPr>
              <w:t>therwise unable to get there.</w:t>
            </w:r>
          </w:p>
          <w:p w14:paraId="30367925" w14:textId="25F96534" w:rsidR="003B10B8" w:rsidRPr="000C72CE" w:rsidRDefault="00447E1E" w:rsidP="00447E1E">
            <w:pPr>
              <w:pStyle w:val="ListParagraph"/>
              <w:numPr>
                <w:ilvl w:val="1"/>
                <w:numId w:val="32"/>
              </w:numPr>
              <w:tabs>
                <w:tab w:val="left" w:pos="709"/>
                <w:tab w:val="center" w:pos="4384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Users must have</w:t>
            </w:r>
            <w:r w:rsidR="00322AA7" w:rsidRPr="000C72C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been</w:t>
            </w:r>
            <w:r w:rsidR="00322AA7" w:rsidRPr="000C72CE">
              <w:rPr>
                <w:rFonts w:ascii="Calibri" w:hAnsi="Calibri" w:cs="Calibri"/>
                <w:sz w:val="22"/>
                <w:szCs w:val="22"/>
              </w:rPr>
              <w:t xml:space="preserve"> referred to Welcome Club/The Lunch Club. </w:t>
            </w:r>
          </w:p>
          <w:p w14:paraId="1B72E70A" w14:textId="14588979" w:rsidR="00322AA7" w:rsidRPr="000C72CE" w:rsidRDefault="001E63FA" w:rsidP="001E63FA">
            <w:pPr>
              <w:pStyle w:val="ListParagraph"/>
              <w:numPr>
                <w:ilvl w:val="1"/>
                <w:numId w:val="32"/>
              </w:numPr>
              <w:tabs>
                <w:tab w:val="left" w:pos="709"/>
                <w:tab w:val="center" w:pos="4384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Users must complete a</w:t>
            </w:r>
            <w:r w:rsidR="00322AA7" w:rsidRPr="000C72CE">
              <w:rPr>
                <w:rFonts w:ascii="Calibri" w:hAnsi="Calibri" w:cs="Calibri"/>
                <w:sz w:val="22"/>
                <w:szCs w:val="22"/>
              </w:rPr>
              <w:t xml:space="preserve"> car service membership form</w:t>
            </w:r>
            <w:r w:rsidR="003A71FC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02126A37" w14:textId="5EE8E4E1" w:rsidR="00322AA7" w:rsidRPr="001E63FA" w:rsidRDefault="00322AA7" w:rsidP="001E63FA">
            <w:pPr>
              <w:pStyle w:val="ListParagraph"/>
              <w:numPr>
                <w:ilvl w:val="1"/>
                <w:numId w:val="32"/>
              </w:numPr>
              <w:tabs>
                <w:tab w:val="left" w:pos="709"/>
                <w:tab w:val="center" w:pos="4384"/>
              </w:tabs>
              <w:rPr>
                <w:rFonts w:ascii="Calibri" w:hAnsi="Calibri" w:cs="Calibri"/>
                <w:sz w:val="22"/>
                <w:szCs w:val="22"/>
              </w:rPr>
            </w:pPr>
            <w:r w:rsidRPr="001E63FA">
              <w:rPr>
                <w:rFonts w:ascii="Calibri" w:hAnsi="Calibri" w:cs="Calibri"/>
                <w:sz w:val="22"/>
                <w:szCs w:val="22"/>
              </w:rPr>
              <w:t>Monthly statements</w:t>
            </w:r>
            <w:r w:rsidR="001E63FA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r w:rsidRPr="001E63FA">
              <w:rPr>
                <w:rFonts w:ascii="Calibri" w:hAnsi="Calibri" w:cs="Calibri"/>
                <w:sz w:val="22"/>
                <w:szCs w:val="22"/>
              </w:rPr>
              <w:t xml:space="preserve">be sent by </w:t>
            </w:r>
            <w:r w:rsidR="001E63FA">
              <w:rPr>
                <w:rFonts w:ascii="Calibri" w:hAnsi="Calibri" w:cs="Calibri"/>
                <w:sz w:val="22"/>
                <w:szCs w:val="22"/>
              </w:rPr>
              <w:t xml:space="preserve">the </w:t>
            </w:r>
            <w:r w:rsidRPr="001E63FA">
              <w:rPr>
                <w:rFonts w:ascii="Calibri" w:hAnsi="Calibri" w:cs="Calibri"/>
                <w:sz w:val="22"/>
                <w:szCs w:val="22"/>
              </w:rPr>
              <w:t xml:space="preserve">Treasurer. </w:t>
            </w:r>
          </w:p>
          <w:p w14:paraId="73A66488" w14:textId="23334CB4" w:rsidR="003A71FC" w:rsidRPr="000C72CE" w:rsidRDefault="003A71FC" w:rsidP="003A71FC">
            <w:pPr>
              <w:pStyle w:val="ListParagraph"/>
              <w:tabs>
                <w:tab w:val="left" w:pos="709"/>
                <w:tab w:val="center" w:pos="4384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22AA7" w:rsidRPr="0009263D" w14:paraId="5879A319" w14:textId="77777777" w:rsidTr="006A4E7A">
        <w:tc>
          <w:tcPr>
            <w:tcW w:w="1080" w:type="dxa"/>
            <w:shd w:val="clear" w:color="auto" w:fill="auto"/>
          </w:tcPr>
          <w:p w14:paraId="7E95268C" w14:textId="77777777" w:rsidR="00322AA7" w:rsidRDefault="00322AA7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1D36AF95" w14:textId="3E2632DD" w:rsidR="00322AA7" w:rsidRPr="00F901F7" w:rsidRDefault="006C37C8" w:rsidP="00F901F7">
            <w:pPr>
              <w:pStyle w:val="ListParagraph"/>
              <w:numPr>
                <w:ilvl w:val="1"/>
                <w:numId w:val="32"/>
              </w:numPr>
              <w:tabs>
                <w:tab w:val="left" w:pos="709"/>
                <w:tab w:val="left" w:pos="3628"/>
              </w:tabs>
              <w:ind w:left="935" w:hanging="567"/>
              <w:rPr>
                <w:rFonts w:ascii="Calibri" w:hAnsi="Calibri" w:cs="Calibri"/>
                <w:sz w:val="22"/>
                <w:szCs w:val="22"/>
              </w:rPr>
            </w:pPr>
            <w:r w:rsidRPr="00F901F7">
              <w:rPr>
                <w:rFonts w:ascii="Calibri" w:hAnsi="Calibri" w:cs="Calibri"/>
                <w:sz w:val="22"/>
                <w:szCs w:val="22"/>
              </w:rPr>
              <w:t xml:space="preserve">Many community groups had not </w:t>
            </w:r>
            <w:r w:rsidR="00F901F7">
              <w:rPr>
                <w:rFonts w:ascii="Calibri" w:hAnsi="Calibri" w:cs="Calibri"/>
                <w:sz w:val="22"/>
                <w:szCs w:val="22"/>
              </w:rPr>
              <w:t xml:space="preserve">yet </w:t>
            </w:r>
            <w:r w:rsidRPr="00F901F7">
              <w:rPr>
                <w:rFonts w:ascii="Calibri" w:hAnsi="Calibri" w:cs="Calibri"/>
                <w:sz w:val="22"/>
                <w:szCs w:val="22"/>
              </w:rPr>
              <w:t xml:space="preserve">resumed despite a relaxation of restrictions. </w:t>
            </w:r>
          </w:p>
          <w:p w14:paraId="3AF4B2BC" w14:textId="2C99A409" w:rsidR="000C72CE" w:rsidRPr="0006192C" w:rsidRDefault="000C72CE" w:rsidP="00322AA7">
            <w:pPr>
              <w:tabs>
                <w:tab w:val="left" w:pos="709"/>
                <w:tab w:val="left" w:pos="3787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85D61" w:rsidRPr="0009263D" w14:paraId="19B190D8" w14:textId="77777777" w:rsidTr="006A4E7A">
        <w:tc>
          <w:tcPr>
            <w:tcW w:w="1080" w:type="dxa"/>
            <w:shd w:val="clear" w:color="auto" w:fill="auto"/>
          </w:tcPr>
          <w:p w14:paraId="0EEBC9B3" w14:textId="77777777" w:rsidR="00985D61" w:rsidRDefault="00985D61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4BE30ADA" w14:textId="77777777" w:rsidR="00985D61" w:rsidRDefault="00985D61" w:rsidP="00322AA7">
            <w:pPr>
              <w:tabs>
                <w:tab w:val="left" w:pos="709"/>
                <w:tab w:val="left" w:pos="3787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6192C">
              <w:rPr>
                <w:rFonts w:ascii="Calibri" w:hAnsi="Calibri" w:cs="Calibri"/>
                <w:sz w:val="22"/>
                <w:szCs w:val="22"/>
              </w:rPr>
              <w:t>63.2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Sports Strategy </w:t>
            </w:r>
            <w:r w:rsidR="0006192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Working Party </w:t>
            </w:r>
            <w:r w:rsidR="00322AA7">
              <w:rPr>
                <w:rFonts w:ascii="Calibri" w:hAnsi="Calibri" w:cs="Calibri"/>
                <w:b/>
                <w:bCs/>
                <w:sz w:val="22"/>
                <w:szCs w:val="22"/>
              </w:rPr>
              <w:tab/>
            </w:r>
          </w:p>
          <w:p w14:paraId="06A5977F" w14:textId="72A8AC33" w:rsidR="009D7E27" w:rsidRPr="00161323" w:rsidRDefault="009D7E27" w:rsidP="00322AA7">
            <w:pPr>
              <w:tabs>
                <w:tab w:val="left" w:pos="709"/>
                <w:tab w:val="left" w:pos="3787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985D61" w:rsidRPr="0009263D" w14:paraId="3B40BC19" w14:textId="77777777" w:rsidTr="006A4E7A">
        <w:tc>
          <w:tcPr>
            <w:tcW w:w="1080" w:type="dxa"/>
            <w:shd w:val="clear" w:color="auto" w:fill="auto"/>
          </w:tcPr>
          <w:p w14:paraId="03830CF3" w14:textId="77777777" w:rsidR="00985D61" w:rsidRDefault="00985D61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7ADB2751" w14:textId="74FFB3CF" w:rsidR="003A71FC" w:rsidRDefault="0082109E" w:rsidP="003B10B8">
            <w:pPr>
              <w:tabs>
                <w:tab w:val="left" w:pos="709"/>
                <w:tab w:val="center" w:pos="4384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63.2.1 </w:t>
            </w:r>
            <w:r w:rsidR="000C72CE" w:rsidRPr="000C72CE">
              <w:rPr>
                <w:rFonts w:ascii="Calibri" w:hAnsi="Calibri" w:cs="Calibri"/>
                <w:sz w:val="22"/>
                <w:szCs w:val="22"/>
              </w:rPr>
              <w:t>Cllr. Clarke</w:t>
            </w:r>
            <w:r w:rsidR="000C72C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0C72CE">
              <w:rPr>
                <w:rFonts w:ascii="Calibri" w:hAnsi="Calibri" w:cs="Calibri"/>
                <w:sz w:val="22"/>
                <w:szCs w:val="22"/>
              </w:rPr>
              <w:t xml:space="preserve">confirmed that the first meeting </w:t>
            </w:r>
            <w:r w:rsidR="00756466">
              <w:rPr>
                <w:rFonts w:ascii="Calibri" w:hAnsi="Calibri" w:cs="Calibri"/>
                <w:sz w:val="22"/>
                <w:szCs w:val="22"/>
              </w:rPr>
              <w:t xml:space="preserve">of the working party </w:t>
            </w:r>
            <w:r w:rsidR="000C72CE">
              <w:rPr>
                <w:rFonts w:ascii="Calibri" w:hAnsi="Calibri" w:cs="Calibri"/>
                <w:sz w:val="22"/>
                <w:szCs w:val="22"/>
              </w:rPr>
              <w:t xml:space="preserve">had </w:t>
            </w:r>
            <w:r w:rsidR="00F63425">
              <w:rPr>
                <w:rFonts w:ascii="Calibri" w:hAnsi="Calibri" w:cs="Calibri"/>
                <w:sz w:val="22"/>
                <w:szCs w:val="22"/>
              </w:rPr>
              <w:t>taken place</w:t>
            </w:r>
            <w:r w:rsidR="000C72C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3A71FC">
              <w:rPr>
                <w:rFonts w:ascii="Calibri" w:hAnsi="Calibri" w:cs="Calibri"/>
                <w:sz w:val="22"/>
                <w:szCs w:val="22"/>
              </w:rPr>
              <w:t>during</w:t>
            </w:r>
            <w:r w:rsidR="000C72CE">
              <w:rPr>
                <w:rFonts w:ascii="Calibri" w:hAnsi="Calibri" w:cs="Calibri"/>
                <w:sz w:val="22"/>
                <w:szCs w:val="22"/>
              </w:rPr>
              <w:t xml:space="preserve"> the previous week. A copy of the minutes had been sent to the Clerk. </w:t>
            </w:r>
          </w:p>
          <w:p w14:paraId="3E378B4A" w14:textId="77777777" w:rsidR="006C37C8" w:rsidRPr="000C72CE" w:rsidRDefault="006C37C8" w:rsidP="003B10B8">
            <w:pPr>
              <w:tabs>
                <w:tab w:val="left" w:pos="709"/>
                <w:tab w:val="center" w:pos="4384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2E1B1883" w14:textId="08942C7F" w:rsidR="00C84499" w:rsidRDefault="0082109E" w:rsidP="003B10B8">
            <w:pPr>
              <w:tabs>
                <w:tab w:val="left" w:pos="709"/>
                <w:tab w:val="center" w:pos="4384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 xml:space="preserve">63.2.2 </w:t>
            </w:r>
            <w:r w:rsidR="00982C7A">
              <w:rPr>
                <w:rFonts w:ascii="Calibri" w:hAnsi="Calibri" w:cs="Calibri"/>
                <w:sz w:val="22"/>
                <w:szCs w:val="22"/>
              </w:rPr>
              <w:t xml:space="preserve">It was noted that </w:t>
            </w:r>
            <w:r w:rsidR="005A321F">
              <w:rPr>
                <w:rFonts w:ascii="Calibri" w:hAnsi="Calibri" w:cs="Calibri"/>
                <w:sz w:val="22"/>
                <w:szCs w:val="22"/>
              </w:rPr>
              <w:t xml:space="preserve">Millworth </w:t>
            </w:r>
            <w:r>
              <w:rPr>
                <w:rFonts w:ascii="Calibri" w:hAnsi="Calibri" w:cs="Calibri"/>
                <w:sz w:val="22"/>
                <w:szCs w:val="22"/>
              </w:rPr>
              <w:t>L</w:t>
            </w:r>
            <w:r w:rsidR="005A321F">
              <w:rPr>
                <w:rFonts w:ascii="Calibri" w:hAnsi="Calibri" w:cs="Calibri"/>
                <w:sz w:val="22"/>
                <w:szCs w:val="22"/>
              </w:rPr>
              <w:t xml:space="preserve">ane </w:t>
            </w:r>
            <w:r w:rsidR="00982C7A">
              <w:rPr>
                <w:rFonts w:ascii="Calibri" w:hAnsi="Calibri" w:cs="Calibri"/>
                <w:sz w:val="22"/>
                <w:szCs w:val="22"/>
              </w:rPr>
              <w:t xml:space="preserve">had been </w:t>
            </w:r>
            <w:r w:rsidR="005A321F">
              <w:rPr>
                <w:rFonts w:ascii="Calibri" w:hAnsi="Calibri" w:cs="Calibri"/>
                <w:sz w:val="22"/>
                <w:szCs w:val="22"/>
              </w:rPr>
              <w:t xml:space="preserve">one of </w:t>
            </w:r>
            <w:r w:rsidR="00982C7A">
              <w:rPr>
                <w:rFonts w:ascii="Calibri" w:hAnsi="Calibri" w:cs="Calibri"/>
                <w:sz w:val="22"/>
                <w:szCs w:val="22"/>
              </w:rPr>
              <w:t>eight</w:t>
            </w:r>
            <w:r w:rsidR="005A321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27F4E">
              <w:rPr>
                <w:rFonts w:ascii="Calibri" w:hAnsi="Calibri" w:cs="Calibri"/>
                <w:sz w:val="22"/>
                <w:szCs w:val="22"/>
              </w:rPr>
              <w:t>sports pitches</w:t>
            </w:r>
            <w:r w:rsidR="005A321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04B77">
              <w:rPr>
                <w:rFonts w:ascii="Calibri" w:hAnsi="Calibri" w:cs="Calibri"/>
                <w:sz w:val="22"/>
                <w:szCs w:val="22"/>
              </w:rPr>
              <w:t>under</w:t>
            </w:r>
            <w:r w:rsidR="005A321F">
              <w:rPr>
                <w:rFonts w:ascii="Calibri" w:hAnsi="Calibri" w:cs="Calibri"/>
                <w:sz w:val="22"/>
                <w:szCs w:val="22"/>
              </w:rPr>
              <w:t xml:space="preserve"> WBC</w:t>
            </w:r>
            <w:r w:rsidR="00704B77">
              <w:rPr>
                <w:rFonts w:ascii="Calibri" w:hAnsi="Calibri" w:cs="Calibri"/>
                <w:sz w:val="22"/>
                <w:szCs w:val="22"/>
              </w:rPr>
              <w:t xml:space="preserve"> that had </w:t>
            </w:r>
            <w:r w:rsidR="00CB7B05">
              <w:rPr>
                <w:rFonts w:ascii="Calibri" w:hAnsi="Calibri" w:cs="Calibri"/>
                <w:sz w:val="22"/>
                <w:szCs w:val="22"/>
              </w:rPr>
              <w:t xml:space="preserve">previously </w:t>
            </w:r>
            <w:r w:rsidR="00704B77">
              <w:rPr>
                <w:rFonts w:ascii="Calibri" w:hAnsi="Calibri" w:cs="Calibri"/>
                <w:sz w:val="22"/>
                <w:szCs w:val="22"/>
              </w:rPr>
              <w:t>been ident</w:t>
            </w:r>
            <w:r w:rsidR="00B657AC">
              <w:rPr>
                <w:rFonts w:ascii="Calibri" w:hAnsi="Calibri" w:cs="Calibri"/>
                <w:sz w:val="22"/>
                <w:szCs w:val="22"/>
              </w:rPr>
              <w:t>ified as</w:t>
            </w:r>
            <w:r w:rsidR="005A321F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r w:rsidR="009927B0">
              <w:rPr>
                <w:rFonts w:ascii="Calibri" w:hAnsi="Calibri" w:cs="Calibri"/>
                <w:sz w:val="22"/>
                <w:szCs w:val="22"/>
              </w:rPr>
              <w:t>poor condition</w:t>
            </w:r>
            <w:r w:rsidR="005A321F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CB7B05">
              <w:rPr>
                <w:rFonts w:ascii="Calibri" w:hAnsi="Calibri" w:cs="Calibri"/>
                <w:sz w:val="22"/>
                <w:szCs w:val="22"/>
              </w:rPr>
              <w:t xml:space="preserve">The </w:t>
            </w:r>
            <w:r w:rsidR="005A321F">
              <w:rPr>
                <w:rFonts w:ascii="Calibri" w:hAnsi="Calibri" w:cs="Calibri"/>
                <w:sz w:val="22"/>
                <w:szCs w:val="22"/>
              </w:rPr>
              <w:t xml:space="preserve">Shinfield </w:t>
            </w:r>
            <w:r w:rsidR="00CA20FD">
              <w:rPr>
                <w:rFonts w:ascii="Calibri" w:hAnsi="Calibri" w:cs="Calibri"/>
                <w:sz w:val="22"/>
                <w:szCs w:val="22"/>
              </w:rPr>
              <w:t xml:space="preserve">Football Club </w:t>
            </w:r>
            <w:r w:rsidR="00CB7B05">
              <w:rPr>
                <w:rFonts w:ascii="Calibri" w:hAnsi="Calibri" w:cs="Calibri"/>
                <w:sz w:val="22"/>
                <w:szCs w:val="22"/>
              </w:rPr>
              <w:t xml:space="preserve">had received a grant </w:t>
            </w:r>
            <w:r w:rsidR="005A321F">
              <w:rPr>
                <w:rFonts w:ascii="Calibri" w:hAnsi="Calibri" w:cs="Calibri"/>
                <w:sz w:val="22"/>
                <w:szCs w:val="22"/>
              </w:rPr>
              <w:t xml:space="preserve">from </w:t>
            </w:r>
            <w:r w:rsidR="00CB7B05">
              <w:rPr>
                <w:rFonts w:ascii="Calibri" w:hAnsi="Calibri" w:cs="Calibri"/>
                <w:sz w:val="22"/>
                <w:szCs w:val="22"/>
              </w:rPr>
              <w:t xml:space="preserve">the </w:t>
            </w:r>
            <w:r w:rsidR="005A321F">
              <w:rPr>
                <w:rFonts w:ascii="Calibri" w:hAnsi="Calibri" w:cs="Calibri"/>
                <w:sz w:val="22"/>
                <w:szCs w:val="22"/>
              </w:rPr>
              <w:t>FA for £27k</w:t>
            </w:r>
            <w:r w:rsidR="000B5DF5">
              <w:rPr>
                <w:rFonts w:ascii="Calibri" w:hAnsi="Calibri" w:cs="Calibri"/>
                <w:sz w:val="22"/>
                <w:szCs w:val="22"/>
              </w:rPr>
              <w:t xml:space="preserve"> towards maintenance cos</w:t>
            </w:r>
            <w:r w:rsidR="009029F3">
              <w:rPr>
                <w:rFonts w:ascii="Calibri" w:hAnsi="Calibri" w:cs="Calibri"/>
                <w:sz w:val="22"/>
                <w:szCs w:val="22"/>
              </w:rPr>
              <w:t xml:space="preserve">ts of which 18k had been received to date. </w:t>
            </w:r>
            <w:r w:rsidR="005A321F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5A8F4487" w14:textId="77777777" w:rsidR="00FC4BBC" w:rsidRDefault="00FC4BBC" w:rsidP="003B10B8">
            <w:pPr>
              <w:tabs>
                <w:tab w:val="left" w:pos="709"/>
                <w:tab w:val="center" w:pos="4384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3D02DC60" w14:textId="766C6932" w:rsidR="000C72CE" w:rsidRDefault="00FC4BBC" w:rsidP="003B10B8">
            <w:pPr>
              <w:tabs>
                <w:tab w:val="left" w:pos="709"/>
                <w:tab w:val="center" w:pos="4384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63.2.3 </w:t>
            </w:r>
            <w:r w:rsidR="00BB59FB">
              <w:rPr>
                <w:rFonts w:ascii="Calibri" w:hAnsi="Calibri" w:cs="Calibri"/>
                <w:sz w:val="22"/>
                <w:szCs w:val="22"/>
              </w:rPr>
              <w:t>Cllr. James</w:t>
            </w:r>
            <w:r w:rsidR="00967EF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603195">
              <w:rPr>
                <w:rFonts w:ascii="Calibri" w:hAnsi="Calibri" w:cs="Calibri"/>
                <w:sz w:val="22"/>
                <w:szCs w:val="22"/>
              </w:rPr>
              <w:t xml:space="preserve">confirmed that he would be meeting with a representative of </w:t>
            </w:r>
            <w:r w:rsidR="003725C6">
              <w:rPr>
                <w:rFonts w:ascii="Calibri" w:hAnsi="Calibri" w:cs="Calibri"/>
                <w:sz w:val="22"/>
                <w:szCs w:val="22"/>
              </w:rPr>
              <w:t xml:space="preserve">WBC in September to </w:t>
            </w:r>
            <w:r w:rsidR="00165478">
              <w:rPr>
                <w:rFonts w:ascii="Calibri" w:hAnsi="Calibri" w:cs="Calibri"/>
                <w:sz w:val="22"/>
                <w:szCs w:val="22"/>
              </w:rPr>
              <w:t>discuss</w:t>
            </w:r>
            <w:r w:rsidR="003725C6">
              <w:rPr>
                <w:rFonts w:ascii="Calibri" w:hAnsi="Calibri" w:cs="Calibri"/>
                <w:sz w:val="22"/>
                <w:szCs w:val="22"/>
              </w:rPr>
              <w:t xml:space="preserve"> establishing </w:t>
            </w:r>
            <w:r w:rsidR="00527F4E">
              <w:rPr>
                <w:rFonts w:ascii="Calibri" w:hAnsi="Calibri" w:cs="Calibri"/>
                <w:sz w:val="22"/>
                <w:szCs w:val="22"/>
              </w:rPr>
              <w:t xml:space="preserve">a </w:t>
            </w:r>
            <w:r w:rsidR="00967EFF">
              <w:rPr>
                <w:rFonts w:ascii="Calibri" w:hAnsi="Calibri" w:cs="Calibri"/>
                <w:sz w:val="22"/>
                <w:szCs w:val="22"/>
              </w:rPr>
              <w:t xml:space="preserve">rental and charging scheme </w:t>
            </w:r>
            <w:r w:rsidR="00527F4E">
              <w:rPr>
                <w:rFonts w:ascii="Calibri" w:hAnsi="Calibri" w:cs="Calibri"/>
                <w:sz w:val="22"/>
                <w:szCs w:val="22"/>
              </w:rPr>
              <w:t xml:space="preserve">for the sports facilities </w:t>
            </w:r>
            <w:r w:rsidR="005D2109">
              <w:rPr>
                <w:rFonts w:ascii="Calibri" w:hAnsi="Calibri" w:cs="Calibri"/>
                <w:sz w:val="22"/>
                <w:szCs w:val="22"/>
              </w:rPr>
              <w:t xml:space="preserve">which would assist with budget planning. </w:t>
            </w:r>
          </w:p>
          <w:p w14:paraId="02A50946" w14:textId="77777777" w:rsidR="00643E23" w:rsidRDefault="00643E23" w:rsidP="003B10B8">
            <w:pPr>
              <w:tabs>
                <w:tab w:val="left" w:pos="709"/>
                <w:tab w:val="center" w:pos="4384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055CBDD0" w14:textId="0C10940E" w:rsidR="00643E23" w:rsidRDefault="00643E23" w:rsidP="003B10B8">
            <w:pPr>
              <w:tabs>
                <w:tab w:val="left" w:pos="709"/>
                <w:tab w:val="center" w:pos="4384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63.2.4 The Clerk undertook to </w:t>
            </w:r>
            <w:r w:rsidR="00840CC0">
              <w:rPr>
                <w:rFonts w:ascii="Calibri" w:hAnsi="Calibri" w:cs="Calibri"/>
                <w:sz w:val="22"/>
                <w:szCs w:val="22"/>
              </w:rPr>
              <w:t>o</w:t>
            </w:r>
            <w:r w:rsidR="000E6224">
              <w:rPr>
                <w:rFonts w:ascii="Calibri" w:hAnsi="Calibri" w:cs="Calibri"/>
                <w:sz w:val="22"/>
                <w:szCs w:val="22"/>
              </w:rPr>
              <w:t>btain clari</w:t>
            </w:r>
            <w:r w:rsidR="00D245E5">
              <w:rPr>
                <w:rFonts w:ascii="Calibri" w:hAnsi="Calibri" w:cs="Calibri"/>
                <w:sz w:val="22"/>
                <w:szCs w:val="22"/>
              </w:rPr>
              <w:t xml:space="preserve">fication on </w:t>
            </w:r>
            <w:r w:rsidR="00E067C0">
              <w:rPr>
                <w:rFonts w:ascii="Calibri" w:hAnsi="Calibri" w:cs="Calibri"/>
                <w:sz w:val="22"/>
                <w:szCs w:val="22"/>
              </w:rPr>
              <w:t xml:space="preserve">who </w:t>
            </w:r>
            <w:r w:rsidR="00147F7F">
              <w:rPr>
                <w:rFonts w:ascii="Calibri" w:hAnsi="Calibri" w:cs="Calibri"/>
                <w:sz w:val="22"/>
                <w:szCs w:val="22"/>
              </w:rPr>
              <w:t>was contracted to do what groundwork at The Manor</w:t>
            </w:r>
            <w:r w:rsidR="00AC75D1">
              <w:rPr>
                <w:rFonts w:ascii="Calibri" w:hAnsi="Calibri" w:cs="Calibri"/>
                <w:sz w:val="22"/>
                <w:szCs w:val="22"/>
              </w:rPr>
              <w:t xml:space="preserve"> sports facil</w:t>
            </w:r>
            <w:r w:rsidR="00C146E3">
              <w:rPr>
                <w:rFonts w:ascii="Calibri" w:hAnsi="Calibri" w:cs="Calibri"/>
                <w:sz w:val="22"/>
                <w:szCs w:val="22"/>
              </w:rPr>
              <w:t>ities.</w:t>
            </w:r>
            <w:r w:rsidR="00147F7F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5594745B" w14:textId="2C2FB36B" w:rsidR="000C72CE" w:rsidRPr="00161323" w:rsidRDefault="000C72CE" w:rsidP="00147F7F">
            <w:pPr>
              <w:tabs>
                <w:tab w:val="left" w:pos="709"/>
                <w:tab w:val="center" w:pos="4384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3B10B8" w:rsidRPr="0009263D" w14:paraId="47C90549" w14:textId="77777777" w:rsidTr="006A4E7A">
        <w:tc>
          <w:tcPr>
            <w:tcW w:w="1080" w:type="dxa"/>
            <w:shd w:val="clear" w:color="auto" w:fill="auto"/>
          </w:tcPr>
          <w:p w14:paraId="2A36B196" w14:textId="3EB2DAF3" w:rsidR="003B10B8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lastRenderedPageBreak/>
              <w:t>21/RA/</w:t>
            </w:r>
            <w:r w:rsidR="0006192C">
              <w:rPr>
                <w:rFonts w:cs="Calibri"/>
                <w:sz w:val="22"/>
                <w:szCs w:val="22"/>
              </w:rPr>
              <w:t>64</w:t>
            </w:r>
          </w:p>
        </w:tc>
        <w:tc>
          <w:tcPr>
            <w:tcW w:w="8985" w:type="dxa"/>
            <w:shd w:val="clear" w:color="auto" w:fill="auto"/>
          </w:tcPr>
          <w:p w14:paraId="0F47926C" w14:textId="77777777" w:rsidR="003B10B8" w:rsidRPr="00161323" w:rsidRDefault="003B10B8" w:rsidP="003B10B8">
            <w:pPr>
              <w:tabs>
                <w:tab w:val="left" w:pos="709"/>
                <w:tab w:val="center" w:pos="4384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6132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Grant Applications </w:t>
            </w:r>
            <w:r w:rsidRPr="00161323">
              <w:rPr>
                <w:rFonts w:ascii="Calibri" w:hAnsi="Calibri" w:cs="Calibri"/>
                <w:b/>
                <w:bCs/>
                <w:sz w:val="22"/>
                <w:szCs w:val="22"/>
              </w:rPr>
              <w:tab/>
            </w:r>
          </w:p>
        </w:tc>
      </w:tr>
      <w:tr w:rsidR="003B10B8" w:rsidRPr="0009263D" w14:paraId="11D0CDAA" w14:textId="77777777" w:rsidTr="006A4E7A">
        <w:tc>
          <w:tcPr>
            <w:tcW w:w="1080" w:type="dxa"/>
            <w:shd w:val="clear" w:color="auto" w:fill="auto"/>
          </w:tcPr>
          <w:p w14:paraId="05DCA960" w14:textId="77777777" w:rsidR="003B10B8" w:rsidRPr="006315D4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7D5A71E8" w14:textId="77777777" w:rsidR="003B10B8" w:rsidRPr="00227982" w:rsidRDefault="003B10B8" w:rsidP="003B10B8">
            <w:pPr>
              <w:tabs>
                <w:tab w:val="left" w:pos="709"/>
              </w:tabs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B10B8" w:rsidRPr="0009263D" w14:paraId="31C90A30" w14:textId="77777777" w:rsidTr="006A4E7A">
        <w:tc>
          <w:tcPr>
            <w:tcW w:w="1080" w:type="dxa"/>
            <w:shd w:val="clear" w:color="auto" w:fill="auto"/>
          </w:tcPr>
          <w:p w14:paraId="2C7BD826" w14:textId="77777777" w:rsidR="003B10B8" w:rsidRPr="006315D4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9DECD30" w14:textId="3CB69A4E" w:rsidR="003B10B8" w:rsidRDefault="00385053" w:rsidP="003B10B8">
            <w:pPr>
              <w:tabs>
                <w:tab w:val="left" w:pos="709"/>
              </w:tabs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64</w:t>
            </w:r>
            <w:r w:rsidR="003B10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.1 </w:t>
            </w:r>
            <w:r w:rsidR="003B10B8" w:rsidRPr="009F487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Grants Update </w:t>
            </w:r>
          </w:p>
          <w:p w14:paraId="261FECB8" w14:textId="14714E8A" w:rsidR="003B10B8" w:rsidRPr="009F4871" w:rsidRDefault="003B10B8" w:rsidP="003B10B8">
            <w:pPr>
              <w:tabs>
                <w:tab w:val="left" w:pos="709"/>
              </w:tabs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B10B8" w:rsidRPr="0009263D" w14:paraId="509763C0" w14:textId="77777777" w:rsidTr="006A4E7A">
        <w:tc>
          <w:tcPr>
            <w:tcW w:w="1080" w:type="dxa"/>
            <w:shd w:val="clear" w:color="auto" w:fill="auto"/>
          </w:tcPr>
          <w:p w14:paraId="3EECC766" w14:textId="77777777" w:rsidR="003B10B8" w:rsidRPr="006315D4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1CAA6953" w14:textId="7226E0E6" w:rsidR="003B10B8" w:rsidRDefault="00FF27EA" w:rsidP="003B10B8">
            <w:pPr>
              <w:tabs>
                <w:tab w:val="left" w:pos="709"/>
              </w:tabs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  <w:r w:rsidR="003B10B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.1.2 The Grants update was </w:t>
            </w:r>
            <w:r w:rsidR="003B10B8" w:rsidRPr="009F487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NOTED</w:t>
            </w:r>
            <w:r w:rsidR="003B10B8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</w:tr>
      <w:tr w:rsidR="003B10B8" w:rsidRPr="0009263D" w14:paraId="2F5DA31F" w14:textId="77777777" w:rsidTr="006A4E7A">
        <w:tc>
          <w:tcPr>
            <w:tcW w:w="1080" w:type="dxa"/>
            <w:shd w:val="clear" w:color="auto" w:fill="auto"/>
          </w:tcPr>
          <w:p w14:paraId="4A333121" w14:textId="77777777" w:rsidR="003B10B8" w:rsidRPr="006315D4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28F08CFE" w14:textId="77777777" w:rsidR="003B10B8" w:rsidRDefault="003B10B8" w:rsidP="003B10B8">
            <w:pPr>
              <w:tabs>
                <w:tab w:val="left" w:pos="709"/>
              </w:tabs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B10B8" w:rsidRPr="0009263D" w14:paraId="23EA38AF" w14:textId="77777777" w:rsidTr="006D3E31">
        <w:trPr>
          <w:trHeight w:val="210"/>
        </w:trPr>
        <w:tc>
          <w:tcPr>
            <w:tcW w:w="1080" w:type="dxa"/>
            <w:shd w:val="clear" w:color="auto" w:fill="auto"/>
          </w:tcPr>
          <w:p w14:paraId="126EBA51" w14:textId="77777777" w:rsidR="003B10B8" w:rsidRPr="006315D4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3CEE7ACF" w14:textId="00CB4F0B" w:rsidR="003B10B8" w:rsidRPr="00227982" w:rsidRDefault="00FF27EA" w:rsidP="003B10B8">
            <w:pPr>
              <w:tabs>
                <w:tab w:val="left" w:pos="709"/>
              </w:tabs>
              <w:rPr>
                <w:rFonts w:ascii="Calibri" w:hAnsi="Calibri" w:cs="Calibri"/>
                <w:sz w:val="22"/>
                <w:szCs w:val="22"/>
              </w:rPr>
            </w:pPr>
            <w:r w:rsidRPr="006C18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64</w:t>
            </w:r>
            <w:r w:rsidR="003B10B8" w:rsidRPr="006C18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.2</w:t>
            </w:r>
            <w:r w:rsidR="003B10B8" w:rsidRPr="0022798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6D3E3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Citizens Advice Bureau</w:t>
            </w:r>
            <w:r w:rsidR="003B10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3B10B8" w:rsidRPr="0009263D" w14:paraId="754CD22D" w14:textId="77777777" w:rsidTr="006A4E7A">
        <w:tc>
          <w:tcPr>
            <w:tcW w:w="1080" w:type="dxa"/>
            <w:shd w:val="clear" w:color="auto" w:fill="auto"/>
          </w:tcPr>
          <w:p w14:paraId="6B8D511C" w14:textId="77777777" w:rsidR="003B10B8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B0DD443" w14:textId="77777777" w:rsidR="003B10B8" w:rsidRDefault="003B10B8" w:rsidP="003B10B8">
            <w:pPr>
              <w:rPr>
                <w:rFonts w:cs="Calibri"/>
                <w:sz w:val="22"/>
                <w:szCs w:val="22"/>
              </w:rPr>
            </w:pPr>
          </w:p>
          <w:p w14:paraId="1C87CA1A" w14:textId="5BBC40A0" w:rsidR="003B10B8" w:rsidRPr="00B94C7B" w:rsidRDefault="003B10B8" w:rsidP="003B10B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 w:eastAsia="en-GB"/>
              </w:rPr>
            </w:pPr>
            <w:r w:rsidRPr="0085040B">
              <w:rPr>
                <w:rFonts w:asciiTheme="minorHAnsi" w:hAnsiTheme="minorHAnsi" w:cstheme="minorHAnsi"/>
                <w:sz w:val="22"/>
                <w:szCs w:val="22"/>
              </w:rPr>
              <w:t xml:space="preserve">It was </w:t>
            </w:r>
            <w:r w:rsidRPr="0085040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PROPOSED</w:t>
            </w:r>
            <w:r w:rsidRPr="0085040B">
              <w:rPr>
                <w:rFonts w:asciiTheme="minorHAnsi" w:hAnsiTheme="minorHAnsi" w:cstheme="minorHAnsi"/>
                <w:sz w:val="22"/>
                <w:szCs w:val="22"/>
              </w:rPr>
              <w:t xml:space="preserve"> that </w:t>
            </w:r>
            <w:r w:rsidR="00141D6E">
              <w:rPr>
                <w:rFonts w:asciiTheme="minorHAnsi" w:hAnsiTheme="minorHAnsi" w:cstheme="minorHAnsi"/>
                <w:sz w:val="22"/>
                <w:szCs w:val="22"/>
              </w:rPr>
              <w:t>following receipt of a completed</w:t>
            </w:r>
            <w:r w:rsidR="00141D6E" w:rsidRPr="00CC60D4">
              <w:rPr>
                <w:rFonts w:asciiTheme="minorHAnsi" w:hAnsiTheme="minorHAnsi" w:cstheme="minorHAnsi"/>
                <w:sz w:val="22"/>
                <w:szCs w:val="22"/>
              </w:rPr>
              <w:t xml:space="preserve"> grant application form</w:t>
            </w:r>
            <w:r w:rsidR="00141D6E">
              <w:rPr>
                <w:rFonts w:asciiTheme="minorHAnsi" w:hAnsiTheme="minorHAnsi" w:cstheme="minorHAnsi"/>
                <w:sz w:val="22"/>
                <w:szCs w:val="22"/>
              </w:rPr>
              <w:t xml:space="preserve"> for £1250 that </w:t>
            </w:r>
            <w:r w:rsidR="00DF1AF2">
              <w:rPr>
                <w:rFonts w:asciiTheme="minorHAnsi" w:hAnsiTheme="minorHAnsi" w:cstheme="minorHAnsi"/>
                <w:sz w:val="22"/>
                <w:szCs w:val="22"/>
              </w:rPr>
              <w:t xml:space="preserve">the </w:t>
            </w:r>
            <w:r w:rsidR="00F7680F">
              <w:rPr>
                <w:rFonts w:asciiTheme="minorHAnsi" w:hAnsiTheme="minorHAnsi" w:cstheme="minorHAnsi"/>
                <w:sz w:val="22"/>
                <w:szCs w:val="22"/>
              </w:rPr>
              <w:t>SPC</w:t>
            </w:r>
            <w:r w:rsidR="00141D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41D6E" w:rsidRPr="00CA20F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APPROVE</w:t>
            </w:r>
            <w:r w:rsidR="00141D6E">
              <w:rPr>
                <w:rFonts w:asciiTheme="minorHAnsi" w:hAnsiTheme="minorHAnsi" w:cstheme="minorHAnsi"/>
                <w:sz w:val="22"/>
                <w:szCs w:val="22"/>
              </w:rPr>
              <w:t xml:space="preserve"> its </w:t>
            </w:r>
            <w:r w:rsidR="00DF1AF2">
              <w:rPr>
                <w:rFonts w:asciiTheme="minorHAnsi" w:hAnsiTheme="minorHAnsi" w:cstheme="minorHAnsi"/>
                <w:sz w:val="22"/>
                <w:szCs w:val="22"/>
              </w:rPr>
              <w:t xml:space="preserve">decision to grant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£</w:t>
            </w:r>
            <w:r w:rsidR="00B94C7B">
              <w:rPr>
                <w:rFonts w:asciiTheme="minorHAnsi" w:hAnsiTheme="minorHAnsi" w:cstheme="minorHAnsi"/>
                <w:sz w:val="22"/>
                <w:szCs w:val="22"/>
              </w:rPr>
              <w:t>1250 to</w:t>
            </w:r>
            <w:r w:rsidR="00BB59FB">
              <w:rPr>
                <w:rFonts w:asciiTheme="minorHAnsi" w:hAnsiTheme="minorHAnsi" w:cstheme="minorHAnsi"/>
                <w:sz w:val="22"/>
                <w:szCs w:val="22"/>
              </w:rPr>
              <w:t>wards the cost of a bus for</w:t>
            </w:r>
            <w:r w:rsidR="00B94C7B">
              <w:rPr>
                <w:rFonts w:asciiTheme="minorHAnsi" w:hAnsiTheme="minorHAnsi" w:cstheme="minorHAnsi"/>
                <w:sz w:val="22"/>
                <w:szCs w:val="22"/>
              </w:rPr>
              <w:t xml:space="preserve"> the Citizen’s Advice Bureau</w:t>
            </w:r>
            <w:proofErr w:type="gramStart"/>
            <w:r w:rsidR="00141D6E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CC60D4" w:rsidRPr="00CC60D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gramEnd"/>
            <w:r w:rsidR="00CC60D4" w:rsidRPr="00CC60D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69A0D5E" w14:textId="77777777" w:rsidR="003B10B8" w:rsidRDefault="003B10B8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3EFFC59C" w14:textId="0497FC5B" w:rsidR="003B10B8" w:rsidRPr="00161323" w:rsidRDefault="003B10B8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Proposed:   Cllr. Montgomery                  Seconded Cllr.  </w:t>
            </w:r>
            <w:r w:rsidR="00CC60D4">
              <w:rPr>
                <w:rFonts w:cs="Calibri"/>
                <w:sz w:val="22"/>
                <w:szCs w:val="22"/>
              </w:rPr>
              <w:t>O’Brian</w:t>
            </w:r>
            <w:r>
              <w:rPr>
                <w:rFonts w:cs="Calibri"/>
                <w:sz w:val="22"/>
                <w:szCs w:val="22"/>
              </w:rPr>
              <w:t xml:space="preserve">         Unanimously Agreed </w:t>
            </w:r>
          </w:p>
        </w:tc>
      </w:tr>
      <w:tr w:rsidR="003B10B8" w:rsidRPr="0009263D" w14:paraId="285CBC04" w14:textId="77777777" w:rsidTr="006A4E7A">
        <w:tc>
          <w:tcPr>
            <w:tcW w:w="1080" w:type="dxa"/>
            <w:shd w:val="clear" w:color="auto" w:fill="auto"/>
          </w:tcPr>
          <w:p w14:paraId="0318580D" w14:textId="77777777" w:rsidR="003B10B8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7F68BC4" w14:textId="77777777" w:rsidR="003B10B8" w:rsidRPr="00F5399A" w:rsidRDefault="003B10B8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/>
                <w:sz w:val="22"/>
                <w:szCs w:val="22"/>
              </w:rPr>
            </w:pPr>
          </w:p>
        </w:tc>
      </w:tr>
      <w:tr w:rsidR="003B10B8" w:rsidRPr="0009263D" w14:paraId="321402FF" w14:textId="77777777" w:rsidTr="006A4E7A">
        <w:tc>
          <w:tcPr>
            <w:tcW w:w="1080" w:type="dxa"/>
            <w:shd w:val="clear" w:color="auto" w:fill="auto"/>
          </w:tcPr>
          <w:p w14:paraId="08A5BFD2" w14:textId="7049D1D2" w:rsidR="003B10B8" w:rsidRPr="00F5399A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21/RA/</w:t>
            </w:r>
            <w:r w:rsidR="00B550CC">
              <w:rPr>
                <w:rFonts w:cs="Calibri"/>
                <w:sz w:val="22"/>
                <w:szCs w:val="22"/>
              </w:rPr>
              <w:t>65</w:t>
            </w:r>
          </w:p>
        </w:tc>
        <w:tc>
          <w:tcPr>
            <w:tcW w:w="8985" w:type="dxa"/>
            <w:shd w:val="clear" w:color="auto" w:fill="auto"/>
          </w:tcPr>
          <w:p w14:paraId="59BC9103" w14:textId="77777777" w:rsidR="003B10B8" w:rsidRPr="00F5399A" w:rsidRDefault="003B10B8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b/>
                <w:sz w:val="22"/>
                <w:szCs w:val="22"/>
              </w:rPr>
            </w:pPr>
            <w:r w:rsidRPr="00F5399A">
              <w:rPr>
                <w:rFonts w:cs="Calibri"/>
                <w:b/>
                <w:sz w:val="22"/>
                <w:szCs w:val="22"/>
              </w:rPr>
              <w:t>Correspondence</w:t>
            </w:r>
          </w:p>
        </w:tc>
      </w:tr>
      <w:tr w:rsidR="003B10B8" w:rsidRPr="0009263D" w14:paraId="220EF5C9" w14:textId="77777777" w:rsidTr="006A4E7A">
        <w:tc>
          <w:tcPr>
            <w:tcW w:w="1080" w:type="dxa"/>
            <w:shd w:val="clear" w:color="auto" w:fill="auto"/>
          </w:tcPr>
          <w:p w14:paraId="44C3C17C" w14:textId="77777777" w:rsidR="003B10B8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24E28B83" w14:textId="77777777" w:rsidR="003B10B8" w:rsidRDefault="003B10B8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</w:tc>
      </w:tr>
      <w:tr w:rsidR="003B10B8" w:rsidRPr="0009263D" w14:paraId="784CA32D" w14:textId="77777777" w:rsidTr="006A4E7A">
        <w:trPr>
          <w:trHeight w:val="376"/>
        </w:trPr>
        <w:tc>
          <w:tcPr>
            <w:tcW w:w="1080" w:type="dxa"/>
            <w:shd w:val="clear" w:color="auto" w:fill="auto"/>
          </w:tcPr>
          <w:p w14:paraId="32F7E7A7" w14:textId="77777777" w:rsidR="003B10B8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393D8DCC" w14:textId="3C2EBFB5" w:rsidR="003B10B8" w:rsidRDefault="00B550CC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65.1 </w:t>
            </w:r>
            <w:r w:rsidRPr="0089500A">
              <w:rPr>
                <w:rFonts w:cs="Calibri"/>
                <w:b/>
                <w:bCs/>
                <w:sz w:val="22"/>
                <w:szCs w:val="22"/>
              </w:rPr>
              <w:t xml:space="preserve">Fulbrook Avenue </w:t>
            </w:r>
            <w:r w:rsidR="00512557" w:rsidRPr="0089500A">
              <w:rPr>
                <w:rFonts w:cs="Calibri"/>
                <w:b/>
                <w:bCs/>
                <w:sz w:val="22"/>
                <w:szCs w:val="22"/>
              </w:rPr>
              <w:t>Play</w:t>
            </w:r>
            <w:r w:rsidR="0089500A">
              <w:rPr>
                <w:rFonts w:cs="Calibri"/>
                <w:b/>
                <w:bCs/>
                <w:sz w:val="22"/>
                <w:szCs w:val="22"/>
              </w:rPr>
              <w:t xml:space="preserve"> </w:t>
            </w:r>
            <w:r w:rsidR="0038641F" w:rsidRPr="0089500A">
              <w:rPr>
                <w:rFonts w:cs="Calibri"/>
                <w:b/>
                <w:bCs/>
                <w:sz w:val="22"/>
                <w:szCs w:val="22"/>
              </w:rPr>
              <w:t>Area</w:t>
            </w:r>
            <w:r w:rsidR="0038641F">
              <w:rPr>
                <w:rFonts w:cs="Calibri"/>
                <w:sz w:val="22"/>
                <w:szCs w:val="22"/>
              </w:rPr>
              <w:t xml:space="preserve"> </w:t>
            </w:r>
          </w:p>
          <w:p w14:paraId="67016227" w14:textId="77777777" w:rsidR="00252748" w:rsidRDefault="00252748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3FE9C613" w14:textId="26E8D091" w:rsidR="00B0448F" w:rsidRDefault="00470DA8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65.</w:t>
            </w:r>
            <w:r w:rsidR="00E30154">
              <w:rPr>
                <w:rFonts w:cs="Calibri"/>
                <w:sz w:val="22"/>
                <w:szCs w:val="22"/>
              </w:rPr>
              <w:t xml:space="preserve">1.1 </w:t>
            </w:r>
            <w:r w:rsidR="0089500A">
              <w:rPr>
                <w:rFonts w:cs="Calibri"/>
                <w:sz w:val="22"/>
                <w:szCs w:val="22"/>
              </w:rPr>
              <w:t>Cllr. Emment noted the e-mail received from a resident regarding issues with</w:t>
            </w:r>
            <w:r w:rsidR="00E354EB">
              <w:rPr>
                <w:rFonts w:cs="Calibri"/>
                <w:sz w:val="22"/>
                <w:szCs w:val="22"/>
              </w:rPr>
              <w:t xml:space="preserve"> the</w:t>
            </w:r>
            <w:r w:rsidR="0089500A">
              <w:rPr>
                <w:rFonts w:cs="Calibri"/>
                <w:sz w:val="22"/>
                <w:szCs w:val="22"/>
              </w:rPr>
              <w:t xml:space="preserve"> Fulbrook Avenue play area.</w:t>
            </w:r>
            <w:r w:rsidR="0061056B">
              <w:rPr>
                <w:rFonts w:cs="Calibri"/>
                <w:sz w:val="22"/>
                <w:szCs w:val="22"/>
              </w:rPr>
              <w:t xml:space="preserve"> </w:t>
            </w:r>
            <w:r w:rsidR="00B0448F">
              <w:rPr>
                <w:rFonts w:cs="Calibri"/>
                <w:sz w:val="22"/>
                <w:szCs w:val="22"/>
              </w:rPr>
              <w:t xml:space="preserve">It was agreed that </w:t>
            </w:r>
            <w:r w:rsidR="001C4DC5">
              <w:rPr>
                <w:rFonts w:cs="Calibri"/>
                <w:sz w:val="22"/>
                <w:szCs w:val="22"/>
              </w:rPr>
              <w:t>the developer</w:t>
            </w:r>
            <w:r w:rsidR="00FE4538">
              <w:rPr>
                <w:rFonts w:cs="Calibri"/>
                <w:sz w:val="22"/>
                <w:szCs w:val="22"/>
              </w:rPr>
              <w:t>, Taylor Wimpey, was responsible</w:t>
            </w:r>
            <w:r w:rsidR="00B0448F">
              <w:rPr>
                <w:rFonts w:cs="Calibri"/>
                <w:sz w:val="22"/>
                <w:szCs w:val="22"/>
              </w:rPr>
              <w:t xml:space="preserve"> for the play area</w:t>
            </w:r>
            <w:r w:rsidR="00FE4538">
              <w:rPr>
                <w:rFonts w:cs="Calibri"/>
                <w:sz w:val="22"/>
                <w:szCs w:val="22"/>
              </w:rPr>
              <w:t xml:space="preserve">. </w:t>
            </w:r>
          </w:p>
          <w:p w14:paraId="42A4BA79" w14:textId="77777777" w:rsidR="001C4DC5" w:rsidRDefault="001C4DC5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2F34D40B" w14:textId="6378FCC1" w:rsidR="001C4DC5" w:rsidRDefault="0061056B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65.1.2 </w:t>
            </w:r>
            <w:r w:rsidR="00252748">
              <w:rPr>
                <w:rFonts w:cs="Calibri"/>
                <w:sz w:val="22"/>
                <w:szCs w:val="22"/>
              </w:rPr>
              <w:t xml:space="preserve">It was </w:t>
            </w:r>
            <w:r w:rsidR="00252748" w:rsidRPr="00252748">
              <w:rPr>
                <w:rFonts w:cs="Calibri"/>
                <w:b/>
                <w:bCs/>
                <w:sz w:val="22"/>
                <w:szCs w:val="22"/>
              </w:rPr>
              <w:t>PROPOSED</w:t>
            </w:r>
            <w:r w:rsidR="00252748">
              <w:rPr>
                <w:rFonts w:cs="Calibri"/>
                <w:sz w:val="22"/>
                <w:szCs w:val="22"/>
              </w:rPr>
              <w:t xml:space="preserve"> that the </w:t>
            </w:r>
            <w:r w:rsidR="001C4DC5">
              <w:rPr>
                <w:rFonts w:cs="Calibri"/>
                <w:sz w:val="22"/>
                <w:szCs w:val="22"/>
              </w:rPr>
              <w:t>Clerk provide Cllr. Emment with contact details for Phil Milburn</w:t>
            </w:r>
            <w:r w:rsidR="00F7680F">
              <w:rPr>
                <w:rFonts w:cs="Calibri"/>
                <w:sz w:val="22"/>
                <w:szCs w:val="22"/>
              </w:rPr>
              <w:t>, WBC,</w:t>
            </w:r>
            <w:r w:rsidR="001C4DC5">
              <w:rPr>
                <w:rFonts w:cs="Calibri"/>
                <w:sz w:val="22"/>
                <w:szCs w:val="22"/>
              </w:rPr>
              <w:t xml:space="preserve"> to follow the matter up. </w:t>
            </w:r>
          </w:p>
          <w:p w14:paraId="53AB3604" w14:textId="77777777" w:rsidR="00FC28FA" w:rsidRDefault="00FC28FA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6B7EBE04" w14:textId="0EDBD662" w:rsidR="00FC28FA" w:rsidRPr="00765B0A" w:rsidRDefault="00FC28FA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Proposed:   Cllr. Boyer             Seconded Cllr.  O’Brian         Unanimously Agreed </w:t>
            </w:r>
          </w:p>
        </w:tc>
      </w:tr>
      <w:tr w:rsidR="003B10B8" w:rsidRPr="0009263D" w14:paraId="7B72070F" w14:textId="77777777" w:rsidTr="006A4E7A">
        <w:trPr>
          <w:trHeight w:val="200"/>
        </w:trPr>
        <w:tc>
          <w:tcPr>
            <w:tcW w:w="1080" w:type="dxa"/>
            <w:shd w:val="clear" w:color="auto" w:fill="auto"/>
          </w:tcPr>
          <w:p w14:paraId="2F1CDBC7" w14:textId="77777777" w:rsidR="003B10B8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01282076" w14:textId="77777777" w:rsidR="003B10B8" w:rsidRPr="00991445" w:rsidRDefault="003B10B8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</w:tc>
      </w:tr>
      <w:tr w:rsidR="0038641F" w:rsidRPr="0009263D" w14:paraId="7819C2C6" w14:textId="77777777" w:rsidTr="006A4E7A">
        <w:trPr>
          <w:trHeight w:val="200"/>
        </w:trPr>
        <w:tc>
          <w:tcPr>
            <w:tcW w:w="1080" w:type="dxa"/>
            <w:shd w:val="clear" w:color="auto" w:fill="auto"/>
          </w:tcPr>
          <w:p w14:paraId="76246C6A" w14:textId="77777777" w:rsidR="0038641F" w:rsidRDefault="0038641F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6E601BDC" w14:textId="73296A88" w:rsidR="0038641F" w:rsidRPr="00991445" w:rsidRDefault="0038641F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65.2 </w:t>
            </w:r>
            <w:r w:rsidR="007C381C" w:rsidRPr="006170F5">
              <w:rPr>
                <w:rFonts w:cs="Calibri"/>
                <w:b/>
                <w:bCs/>
                <w:sz w:val="22"/>
                <w:szCs w:val="22"/>
              </w:rPr>
              <w:t>Eco Green Communities</w:t>
            </w:r>
            <w:r w:rsidR="007C381C">
              <w:rPr>
                <w:rFonts w:cs="Calibri"/>
                <w:sz w:val="22"/>
                <w:szCs w:val="22"/>
              </w:rPr>
              <w:t xml:space="preserve"> </w:t>
            </w:r>
          </w:p>
        </w:tc>
      </w:tr>
      <w:tr w:rsidR="0038641F" w:rsidRPr="0009263D" w14:paraId="1A118D9F" w14:textId="77777777" w:rsidTr="006A4E7A">
        <w:trPr>
          <w:trHeight w:val="200"/>
        </w:trPr>
        <w:tc>
          <w:tcPr>
            <w:tcW w:w="1080" w:type="dxa"/>
            <w:shd w:val="clear" w:color="auto" w:fill="auto"/>
          </w:tcPr>
          <w:p w14:paraId="6E093022" w14:textId="77777777" w:rsidR="0038641F" w:rsidRDefault="0038641F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0DB51AE3" w14:textId="77777777" w:rsidR="006170F5" w:rsidRDefault="006170F5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17A8F2F2" w14:textId="23ED2952" w:rsidR="00451D59" w:rsidRDefault="00451D59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65.2.1 </w:t>
            </w:r>
            <w:r w:rsidR="00AA3340">
              <w:rPr>
                <w:rFonts w:cs="Calibri"/>
                <w:sz w:val="22"/>
                <w:szCs w:val="22"/>
              </w:rPr>
              <w:t xml:space="preserve">The Deputy Clerk noted the </w:t>
            </w:r>
            <w:r w:rsidR="00F02B9F">
              <w:rPr>
                <w:rFonts w:cs="Calibri"/>
                <w:sz w:val="22"/>
                <w:szCs w:val="22"/>
              </w:rPr>
              <w:t xml:space="preserve">advertisement received </w:t>
            </w:r>
            <w:r w:rsidR="00F145AE">
              <w:rPr>
                <w:rFonts w:cs="Calibri"/>
                <w:sz w:val="22"/>
                <w:szCs w:val="22"/>
              </w:rPr>
              <w:t xml:space="preserve">from Eco Green Communities </w:t>
            </w:r>
            <w:r w:rsidR="004563F6">
              <w:rPr>
                <w:rFonts w:cs="Calibri"/>
                <w:sz w:val="22"/>
                <w:szCs w:val="22"/>
              </w:rPr>
              <w:t xml:space="preserve">offering the </w:t>
            </w:r>
            <w:r w:rsidR="006709B1">
              <w:rPr>
                <w:rFonts w:cs="Calibri"/>
                <w:sz w:val="22"/>
                <w:szCs w:val="22"/>
              </w:rPr>
              <w:t xml:space="preserve">opportunity for SPC to </w:t>
            </w:r>
            <w:r w:rsidR="004563F6">
              <w:rPr>
                <w:rFonts w:cs="Calibri"/>
                <w:sz w:val="22"/>
                <w:szCs w:val="22"/>
              </w:rPr>
              <w:t>provi</w:t>
            </w:r>
            <w:r w:rsidR="006709B1">
              <w:rPr>
                <w:rFonts w:cs="Calibri"/>
                <w:sz w:val="22"/>
                <w:szCs w:val="22"/>
              </w:rPr>
              <w:t>de</w:t>
            </w:r>
            <w:r w:rsidR="004563F6">
              <w:rPr>
                <w:rFonts w:cs="Calibri"/>
                <w:sz w:val="22"/>
                <w:szCs w:val="22"/>
              </w:rPr>
              <w:t xml:space="preserve"> dog waste bag</w:t>
            </w:r>
            <w:r>
              <w:rPr>
                <w:rFonts w:cs="Calibri"/>
                <w:sz w:val="22"/>
                <w:szCs w:val="22"/>
              </w:rPr>
              <w:t xml:space="preserve"> dispensing stations</w:t>
            </w:r>
            <w:r w:rsidR="006709B1">
              <w:rPr>
                <w:rFonts w:cs="Calibri"/>
                <w:sz w:val="22"/>
                <w:szCs w:val="22"/>
              </w:rPr>
              <w:t>.</w:t>
            </w:r>
            <w:r w:rsidR="004563F6">
              <w:rPr>
                <w:rFonts w:cs="Calibri"/>
                <w:sz w:val="22"/>
                <w:szCs w:val="22"/>
              </w:rPr>
              <w:t xml:space="preserve"> </w:t>
            </w:r>
          </w:p>
          <w:p w14:paraId="1EED9356" w14:textId="77777777" w:rsidR="00451D59" w:rsidRDefault="00451D59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1931DD1B" w14:textId="4C7E10FD" w:rsidR="0038641F" w:rsidRDefault="00451D59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65.2.2 </w:t>
            </w:r>
            <w:r w:rsidR="00303B2F">
              <w:rPr>
                <w:rFonts w:cs="Calibri"/>
                <w:sz w:val="22"/>
                <w:szCs w:val="22"/>
              </w:rPr>
              <w:t xml:space="preserve">It was </w:t>
            </w:r>
            <w:r w:rsidR="00303B2F" w:rsidRPr="00451D59">
              <w:rPr>
                <w:rFonts w:cs="Calibri"/>
                <w:b/>
                <w:bCs/>
                <w:sz w:val="22"/>
                <w:szCs w:val="22"/>
              </w:rPr>
              <w:t>PROPOSED</w:t>
            </w:r>
            <w:r w:rsidR="00303B2F">
              <w:rPr>
                <w:rFonts w:cs="Calibri"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</w:rPr>
              <w:t>that</w:t>
            </w:r>
            <w:r w:rsidR="00527A23">
              <w:rPr>
                <w:rFonts w:cs="Calibri"/>
                <w:sz w:val="22"/>
                <w:szCs w:val="22"/>
              </w:rPr>
              <w:t xml:space="preserve"> SPC did not</w:t>
            </w:r>
            <w:r w:rsidR="00303B2F">
              <w:rPr>
                <w:rFonts w:cs="Calibri"/>
                <w:sz w:val="22"/>
                <w:szCs w:val="22"/>
              </w:rPr>
              <w:t xml:space="preserve"> </w:t>
            </w:r>
            <w:r w:rsidR="00C945F9">
              <w:rPr>
                <w:rFonts w:cs="Calibri"/>
                <w:sz w:val="22"/>
                <w:szCs w:val="22"/>
              </w:rPr>
              <w:t>proceed with the purchase of the disp</w:t>
            </w:r>
            <w:r w:rsidR="00F95207">
              <w:rPr>
                <w:rFonts w:cs="Calibri"/>
                <w:sz w:val="22"/>
                <w:szCs w:val="22"/>
              </w:rPr>
              <w:t xml:space="preserve">ensing stations. </w:t>
            </w:r>
          </w:p>
          <w:p w14:paraId="155CE9AD" w14:textId="77777777" w:rsidR="00F95207" w:rsidRDefault="00F95207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10672C3D" w14:textId="5DC8C319" w:rsidR="00303B2F" w:rsidRDefault="00303B2F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Proposed:   Cllr. Boyer             Seconded Cllr.  Emment        Unanimously Agreed</w:t>
            </w:r>
          </w:p>
          <w:p w14:paraId="71886EDA" w14:textId="4E118A5D" w:rsidR="00303B2F" w:rsidRPr="00991445" w:rsidRDefault="00303B2F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</w:tc>
      </w:tr>
      <w:tr w:rsidR="0038641F" w:rsidRPr="0009263D" w14:paraId="15F6CCA1" w14:textId="77777777" w:rsidTr="006A4E7A">
        <w:trPr>
          <w:trHeight w:val="200"/>
        </w:trPr>
        <w:tc>
          <w:tcPr>
            <w:tcW w:w="1080" w:type="dxa"/>
            <w:shd w:val="clear" w:color="auto" w:fill="auto"/>
          </w:tcPr>
          <w:p w14:paraId="209E3D3A" w14:textId="77777777" w:rsidR="0038641F" w:rsidRDefault="0038641F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719FAE83" w14:textId="3CBE44C4" w:rsidR="0038641F" w:rsidRPr="00991445" w:rsidRDefault="00CB1ED0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65.3 </w:t>
            </w:r>
            <w:r w:rsidRPr="00F95207">
              <w:rPr>
                <w:rFonts w:cs="Calibri"/>
                <w:b/>
                <w:bCs/>
                <w:sz w:val="22"/>
                <w:szCs w:val="22"/>
              </w:rPr>
              <w:t>Hollow Lane Bus Shelter Quote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</w:p>
        </w:tc>
      </w:tr>
      <w:tr w:rsidR="007C381C" w:rsidRPr="0009263D" w14:paraId="5A221C56" w14:textId="77777777" w:rsidTr="006A4E7A">
        <w:trPr>
          <w:trHeight w:val="200"/>
        </w:trPr>
        <w:tc>
          <w:tcPr>
            <w:tcW w:w="1080" w:type="dxa"/>
            <w:shd w:val="clear" w:color="auto" w:fill="auto"/>
          </w:tcPr>
          <w:p w14:paraId="2E2B3952" w14:textId="77777777" w:rsidR="007C381C" w:rsidRDefault="007C381C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181C1A39" w14:textId="77777777" w:rsidR="001F787E" w:rsidRDefault="001F787E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55752F32" w14:textId="5E289DDD" w:rsidR="00303B2F" w:rsidRDefault="001F787E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65.3.1 </w:t>
            </w:r>
            <w:r w:rsidR="0064549C">
              <w:rPr>
                <w:rFonts w:cs="Calibri"/>
                <w:sz w:val="22"/>
                <w:szCs w:val="22"/>
              </w:rPr>
              <w:t xml:space="preserve">The </w:t>
            </w:r>
            <w:r w:rsidR="00303B2F">
              <w:rPr>
                <w:rFonts w:cs="Calibri"/>
                <w:sz w:val="22"/>
                <w:szCs w:val="22"/>
              </w:rPr>
              <w:t xml:space="preserve">Deputy Clerk confirmed </w:t>
            </w:r>
            <w:r w:rsidR="0064549C">
              <w:rPr>
                <w:rFonts w:cs="Calibri"/>
                <w:sz w:val="22"/>
                <w:szCs w:val="22"/>
              </w:rPr>
              <w:t xml:space="preserve">that </w:t>
            </w:r>
            <w:r w:rsidR="000A3BDD">
              <w:rPr>
                <w:rFonts w:cs="Calibri"/>
                <w:sz w:val="22"/>
                <w:szCs w:val="22"/>
              </w:rPr>
              <w:t xml:space="preserve">she had </w:t>
            </w:r>
            <w:r w:rsidR="00303B2F">
              <w:rPr>
                <w:rFonts w:cs="Calibri"/>
                <w:sz w:val="22"/>
                <w:szCs w:val="22"/>
              </w:rPr>
              <w:t xml:space="preserve">only </w:t>
            </w:r>
            <w:r w:rsidR="000A3BDD">
              <w:rPr>
                <w:rFonts w:cs="Calibri"/>
                <w:sz w:val="22"/>
                <w:szCs w:val="22"/>
              </w:rPr>
              <w:t>been able to obtain one</w:t>
            </w:r>
            <w:r w:rsidR="00303B2F">
              <w:rPr>
                <w:rFonts w:cs="Calibri"/>
                <w:sz w:val="22"/>
                <w:szCs w:val="22"/>
              </w:rPr>
              <w:t xml:space="preserve"> </w:t>
            </w:r>
            <w:r w:rsidR="000A3BDD">
              <w:rPr>
                <w:rFonts w:cs="Calibri"/>
                <w:sz w:val="22"/>
                <w:szCs w:val="22"/>
              </w:rPr>
              <w:t>quote for a replacement</w:t>
            </w:r>
            <w:r w:rsidR="00303B2F">
              <w:rPr>
                <w:rFonts w:cs="Calibri"/>
                <w:sz w:val="22"/>
                <w:szCs w:val="22"/>
              </w:rPr>
              <w:t xml:space="preserve"> bus shelter</w:t>
            </w:r>
            <w:r w:rsidR="00141D6E">
              <w:rPr>
                <w:rFonts w:cs="Calibri"/>
                <w:sz w:val="22"/>
                <w:szCs w:val="22"/>
              </w:rPr>
              <w:t xml:space="preserve"> despite several attempts to companies</w:t>
            </w:r>
            <w:r w:rsidR="000A3BDD">
              <w:rPr>
                <w:rFonts w:cs="Calibri"/>
                <w:sz w:val="22"/>
                <w:szCs w:val="22"/>
              </w:rPr>
              <w:t xml:space="preserve">. </w:t>
            </w:r>
          </w:p>
          <w:p w14:paraId="35C4BAB4" w14:textId="77777777" w:rsidR="00213E6C" w:rsidRDefault="00213E6C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5A90CB56" w14:textId="48CA1C52" w:rsidR="005E47F7" w:rsidRDefault="00CE1C76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65.3.</w:t>
            </w:r>
            <w:r w:rsidR="00B715CB">
              <w:rPr>
                <w:rFonts w:cs="Calibri"/>
                <w:sz w:val="22"/>
                <w:szCs w:val="22"/>
              </w:rPr>
              <w:t xml:space="preserve">2 </w:t>
            </w:r>
            <w:r w:rsidR="005E47F7">
              <w:rPr>
                <w:rFonts w:cs="Calibri"/>
                <w:sz w:val="22"/>
                <w:szCs w:val="22"/>
              </w:rPr>
              <w:t xml:space="preserve">It was </w:t>
            </w:r>
            <w:r w:rsidR="005E47F7" w:rsidRPr="00FA677A">
              <w:rPr>
                <w:rFonts w:cs="Calibri"/>
                <w:b/>
                <w:bCs/>
                <w:sz w:val="22"/>
                <w:szCs w:val="22"/>
              </w:rPr>
              <w:t>PROPOSED</w:t>
            </w:r>
            <w:r w:rsidR="005E47F7">
              <w:rPr>
                <w:rFonts w:cs="Calibri"/>
                <w:sz w:val="22"/>
                <w:szCs w:val="22"/>
              </w:rPr>
              <w:t xml:space="preserve"> that the quote for the replacement bus shelter</w:t>
            </w:r>
            <w:r w:rsidR="00FA677A">
              <w:rPr>
                <w:rFonts w:cs="Calibri"/>
                <w:sz w:val="22"/>
                <w:szCs w:val="22"/>
              </w:rPr>
              <w:t xml:space="preserve"> at a cost of £</w:t>
            </w:r>
            <w:r w:rsidR="004F2679">
              <w:rPr>
                <w:rFonts w:cs="Calibri"/>
                <w:sz w:val="22"/>
                <w:szCs w:val="22"/>
              </w:rPr>
              <w:t>4.5</w:t>
            </w:r>
            <w:r w:rsidR="00FA677A">
              <w:rPr>
                <w:rFonts w:cs="Calibri"/>
                <w:sz w:val="22"/>
                <w:szCs w:val="22"/>
              </w:rPr>
              <w:t>k</w:t>
            </w:r>
            <w:r w:rsidR="00D927D4">
              <w:rPr>
                <w:rFonts w:cs="Calibri"/>
                <w:sz w:val="22"/>
                <w:szCs w:val="22"/>
              </w:rPr>
              <w:t xml:space="preserve"> plus VAT</w:t>
            </w:r>
            <w:r w:rsidR="005E47F7">
              <w:rPr>
                <w:rFonts w:cs="Calibri"/>
                <w:sz w:val="22"/>
                <w:szCs w:val="22"/>
              </w:rPr>
              <w:t xml:space="preserve"> was </w:t>
            </w:r>
            <w:r w:rsidR="005E47F7" w:rsidRPr="00FA677A">
              <w:rPr>
                <w:rFonts w:cs="Calibri"/>
                <w:b/>
                <w:bCs/>
                <w:sz w:val="22"/>
                <w:szCs w:val="22"/>
              </w:rPr>
              <w:t>APPROVED</w:t>
            </w:r>
            <w:r w:rsidR="00FA677A">
              <w:rPr>
                <w:rFonts w:cs="Calibri"/>
                <w:b/>
                <w:bCs/>
                <w:sz w:val="22"/>
                <w:szCs w:val="22"/>
              </w:rPr>
              <w:t xml:space="preserve"> </w:t>
            </w:r>
            <w:r w:rsidR="005633F8" w:rsidRPr="005633F8">
              <w:rPr>
                <w:rFonts w:cs="Calibri"/>
                <w:sz w:val="22"/>
                <w:szCs w:val="22"/>
              </w:rPr>
              <w:t xml:space="preserve">subject </w:t>
            </w:r>
            <w:r w:rsidR="004F2679">
              <w:rPr>
                <w:rFonts w:cs="Calibri"/>
                <w:sz w:val="22"/>
                <w:szCs w:val="22"/>
              </w:rPr>
              <w:t>to confirmation that ground works and removal of the old shelter were included</w:t>
            </w:r>
            <w:r w:rsidR="00DB1C2A">
              <w:rPr>
                <w:rFonts w:cs="Calibri"/>
                <w:sz w:val="22"/>
                <w:szCs w:val="22"/>
              </w:rPr>
              <w:t xml:space="preserve"> and</w:t>
            </w:r>
            <w:r w:rsidR="004F2679">
              <w:rPr>
                <w:rFonts w:cs="Calibri"/>
                <w:sz w:val="22"/>
                <w:szCs w:val="22"/>
              </w:rPr>
              <w:t xml:space="preserve"> </w:t>
            </w:r>
            <w:r w:rsidR="00DB1C2A" w:rsidRPr="00890C79">
              <w:rPr>
                <w:rFonts w:cs="Calibri"/>
                <w:sz w:val="22"/>
                <w:szCs w:val="22"/>
              </w:rPr>
              <w:t xml:space="preserve">given that reasonable </w:t>
            </w:r>
            <w:r w:rsidR="00DB1C2A">
              <w:rPr>
                <w:rFonts w:cs="Calibri"/>
                <w:sz w:val="22"/>
                <w:szCs w:val="22"/>
              </w:rPr>
              <w:t>effort had been made</w:t>
            </w:r>
            <w:r w:rsidR="00DB1C2A" w:rsidRPr="00890C79">
              <w:rPr>
                <w:rFonts w:cs="Calibri"/>
                <w:sz w:val="22"/>
                <w:szCs w:val="22"/>
              </w:rPr>
              <w:t xml:space="preserve"> to obtain</w:t>
            </w:r>
            <w:r w:rsidR="00DB1C2A">
              <w:rPr>
                <w:rFonts w:cs="Calibri"/>
                <w:sz w:val="22"/>
                <w:szCs w:val="22"/>
              </w:rPr>
              <w:t xml:space="preserve"> alternative</w:t>
            </w:r>
            <w:r w:rsidR="00DB1C2A" w:rsidRPr="00890C79">
              <w:rPr>
                <w:rFonts w:cs="Calibri"/>
                <w:sz w:val="22"/>
                <w:szCs w:val="22"/>
              </w:rPr>
              <w:t xml:space="preserve"> quotes</w:t>
            </w:r>
            <w:r w:rsidR="005633F8">
              <w:rPr>
                <w:rFonts w:cs="Calibri"/>
                <w:sz w:val="22"/>
                <w:szCs w:val="22"/>
              </w:rPr>
              <w:t>.</w:t>
            </w:r>
          </w:p>
          <w:p w14:paraId="3E2DEA78" w14:textId="77777777" w:rsidR="00FA677A" w:rsidRDefault="00FA677A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</w:p>
          <w:p w14:paraId="4B42BB8E" w14:textId="39D83C95" w:rsidR="00FA677A" w:rsidRPr="00991445" w:rsidRDefault="00FA677A" w:rsidP="003B10B8">
            <w:pPr>
              <w:pStyle w:val="Itemlevel1"/>
              <w:tabs>
                <w:tab w:val="left" w:pos="1701"/>
              </w:tabs>
              <w:spacing w:before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Proposed:   Cllr. </w:t>
            </w:r>
            <w:r w:rsidR="00D927D4">
              <w:rPr>
                <w:rFonts w:cs="Calibri"/>
                <w:sz w:val="22"/>
                <w:szCs w:val="22"/>
              </w:rPr>
              <w:t>O’Brian</w:t>
            </w:r>
            <w:r>
              <w:rPr>
                <w:rFonts w:cs="Calibri"/>
                <w:sz w:val="22"/>
                <w:szCs w:val="22"/>
              </w:rPr>
              <w:t xml:space="preserve">             Seconded Cllr.  Emment        Unanimously Agreed</w:t>
            </w:r>
          </w:p>
        </w:tc>
      </w:tr>
      <w:tr w:rsidR="003B10B8" w:rsidRPr="0009263D" w14:paraId="7922E0E6" w14:textId="77777777" w:rsidTr="006A4E7A">
        <w:trPr>
          <w:trHeight w:val="48"/>
        </w:trPr>
        <w:tc>
          <w:tcPr>
            <w:tcW w:w="1080" w:type="dxa"/>
            <w:shd w:val="clear" w:color="auto" w:fill="auto"/>
          </w:tcPr>
          <w:p w14:paraId="6A799F31" w14:textId="77777777" w:rsidR="003B10B8" w:rsidRPr="004A73F4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56DD0C04" w14:textId="3FE74AB0" w:rsidR="003B10B8" w:rsidRDefault="003B10B8" w:rsidP="003B10B8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3B10B8" w:rsidRPr="0009263D" w14:paraId="57FA9376" w14:textId="77777777" w:rsidTr="006A4E7A">
        <w:tc>
          <w:tcPr>
            <w:tcW w:w="1080" w:type="dxa"/>
            <w:shd w:val="clear" w:color="auto" w:fill="auto"/>
          </w:tcPr>
          <w:p w14:paraId="7A47FD1B" w14:textId="03A4462F" w:rsidR="003B10B8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21/RA/58 </w:t>
            </w:r>
          </w:p>
        </w:tc>
        <w:tc>
          <w:tcPr>
            <w:tcW w:w="8985" w:type="dxa"/>
            <w:shd w:val="clear" w:color="auto" w:fill="auto"/>
          </w:tcPr>
          <w:p w14:paraId="36C5DED5" w14:textId="060669FC" w:rsidR="003B10B8" w:rsidRDefault="003B10B8" w:rsidP="003B10B8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D3045C">
              <w:rPr>
                <w:rFonts w:ascii="Calibri" w:hAnsi="Calibri" w:cs="Calibri"/>
                <w:b/>
                <w:sz w:val="22"/>
                <w:szCs w:val="22"/>
              </w:rPr>
              <w:t>Date of next meeting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:</w:t>
            </w:r>
            <w:r w:rsidRPr="00DD02CB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875801">
              <w:rPr>
                <w:rFonts w:ascii="Calibri" w:hAnsi="Calibri" w:cs="Calibri"/>
                <w:bCs/>
                <w:sz w:val="22"/>
                <w:szCs w:val="22"/>
              </w:rPr>
              <w:t>30 September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2021</w:t>
            </w:r>
          </w:p>
          <w:p w14:paraId="60026C1E" w14:textId="77777777" w:rsidR="003B10B8" w:rsidRPr="00D3045C" w:rsidRDefault="003B10B8" w:rsidP="003B10B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3B10B8" w:rsidRPr="0009263D" w14:paraId="0DFB77D9" w14:textId="77777777" w:rsidTr="006A4E7A">
        <w:tc>
          <w:tcPr>
            <w:tcW w:w="1080" w:type="dxa"/>
            <w:shd w:val="clear" w:color="auto" w:fill="auto"/>
          </w:tcPr>
          <w:p w14:paraId="42F80A88" w14:textId="77777777" w:rsidR="003B10B8" w:rsidRDefault="003B10B8" w:rsidP="003B10B8">
            <w:pPr>
              <w:pStyle w:val="Notice"/>
              <w:tabs>
                <w:tab w:val="left" w:pos="0"/>
              </w:tabs>
              <w:spacing w:after="0"/>
              <w:rPr>
                <w:rFonts w:cs="Calibri"/>
                <w:sz w:val="22"/>
                <w:szCs w:val="22"/>
              </w:rPr>
            </w:pPr>
          </w:p>
        </w:tc>
        <w:tc>
          <w:tcPr>
            <w:tcW w:w="8985" w:type="dxa"/>
            <w:shd w:val="clear" w:color="auto" w:fill="auto"/>
          </w:tcPr>
          <w:p w14:paraId="40B8D621" w14:textId="092048B0" w:rsidR="003B10B8" w:rsidRDefault="003B10B8" w:rsidP="003B10B8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The meeting closed at </w:t>
            </w:r>
            <w:r w:rsidR="00EE1D5D">
              <w:rPr>
                <w:rFonts w:ascii="Calibri" w:hAnsi="Calibri" w:cs="Calibri"/>
                <w:bCs/>
                <w:sz w:val="22"/>
                <w:szCs w:val="22"/>
              </w:rPr>
              <w:t>9:00</w:t>
            </w:r>
            <w:r w:rsidR="00274151">
              <w:rPr>
                <w:rFonts w:ascii="Calibri" w:hAnsi="Calibri" w:cs="Calibri"/>
                <w:bCs/>
                <w:sz w:val="22"/>
                <w:szCs w:val="22"/>
              </w:rPr>
              <w:t>pm.</w:t>
            </w:r>
          </w:p>
        </w:tc>
      </w:tr>
    </w:tbl>
    <w:p w14:paraId="03317ABB" w14:textId="77777777" w:rsidR="002C2BCA" w:rsidRPr="00D3045C" w:rsidRDefault="002C2BCA" w:rsidP="00D3045C">
      <w:pPr>
        <w:tabs>
          <w:tab w:val="left" w:pos="709"/>
        </w:tabs>
        <w:rPr>
          <w:rFonts w:ascii="Calibri" w:hAnsi="Calibri" w:cs="Calibri"/>
          <w:sz w:val="24"/>
          <w:szCs w:val="24"/>
        </w:rPr>
      </w:pPr>
    </w:p>
    <w:p w14:paraId="1C3E0292" w14:textId="77777777" w:rsidR="002F42E0" w:rsidRDefault="002F42E0" w:rsidP="002F42E0">
      <w:pPr>
        <w:tabs>
          <w:tab w:val="left" w:pos="1701"/>
          <w:tab w:val="left" w:pos="1985"/>
          <w:tab w:val="left" w:pos="2552"/>
          <w:tab w:val="left" w:pos="2835"/>
        </w:tabs>
        <w:rPr>
          <w:rFonts w:ascii="Calibri" w:hAnsi="Calibri" w:cs="Arial"/>
          <w:b/>
        </w:rPr>
      </w:pPr>
      <w:r w:rsidRPr="00C320F1">
        <w:rPr>
          <w:rFonts w:ascii="Calibri" w:hAnsi="Calibri" w:cs="Arial"/>
          <w:b/>
        </w:rPr>
        <w:t>Action items:</w:t>
      </w:r>
    </w:p>
    <w:p w14:paraId="11F55C15" w14:textId="77777777" w:rsidR="00A33E0B" w:rsidRPr="00C320F1" w:rsidRDefault="00A33E0B" w:rsidP="002F42E0">
      <w:pPr>
        <w:tabs>
          <w:tab w:val="left" w:pos="1701"/>
          <w:tab w:val="left" w:pos="1985"/>
          <w:tab w:val="left" w:pos="2552"/>
          <w:tab w:val="left" w:pos="2835"/>
        </w:tabs>
        <w:rPr>
          <w:rFonts w:ascii="Calibri" w:hAnsi="Calibri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5954"/>
        <w:gridCol w:w="2433"/>
      </w:tblGrid>
      <w:tr w:rsidR="002F42E0" w:rsidRPr="00C320F1" w14:paraId="12ECF881" w14:textId="77777777" w:rsidTr="00346CDA">
        <w:tc>
          <w:tcPr>
            <w:tcW w:w="1242" w:type="dxa"/>
            <w:shd w:val="clear" w:color="auto" w:fill="auto"/>
          </w:tcPr>
          <w:p w14:paraId="0CDA4F39" w14:textId="77777777" w:rsidR="002F42E0" w:rsidRPr="004D31C3" w:rsidRDefault="002F42E0" w:rsidP="0056375D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4D31C3">
              <w:rPr>
                <w:rFonts w:ascii="Calibri" w:hAnsi="Calibri" w:cs="Calibri"/>
                <w:b/>
                <w:sz w:val="22"/>
                <w:szCs w:val="22"/>
              </w:rPr>
              <w:t>Minute Ref</w:t>
            </w:r>
          </w:p>
        </w:tc>
        <w:tc>
          <w:tcPr>
            <w:tcW w:w="5954" w:type="dxa"/>
            <w:shd w:val="clear" w:color="auto" w:fill="auto"/>
          </w:tcPr>
          <w:p w14:paraId="2E1DFD06" w14:textId="77777777" w:rsidR="002F42E0" w:rsidRPr="004D31C3" w:rsidRDefault="002F42E0" w:rsidP="0056375D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4D31C3">
              <w:rPr>
                <w:rFonts w:ascii="Calibri" w:hAnsi="Calibri" w:cs="Calibri"/>
                <w:b/>
                <w:sz w:val="22"/>
                <w:szCs w:val="22"/>
              </w:rPr>
              <w:t>Details</w:t>
            </w:r>
          </w:p>
        </w:tc>
        <w:tc>
          <w:tcPr>
            <w:tcW w:w="2433" w:type="dxa"/>
            <w:shd w:val="clear" w:color="auto" w:fill="auto"/>
          </w:tcPr>
          <w:p w14:paraId="4F809550" w14:textId="77777777" w:rsidR="002F42E0" w:rsidRPr="004D31C3" w:rsidRDefault="002F42E0" w:rsidP="0056375D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4D31C3">
              <w:rPr>
                <w:rFonts w:ascii="Calibri" w:hAnsi="Calibri" w:cs="Calibri"/>
                <w:b/>
                <w:sz w:val="22"/>
                <w:szCs w:val="22"/>
              </w:rPr>
              <w:t>Action by</w:t>
            </w:r>
          </w:p>
        </w:tc>
      </w:tr>
      <w:tr w:rsidR="00E4146D" w:rsidRPr="00C320F1" w14:paraId="3173C316" w14:textId="77777777" w:rsidTr="00346CDA">
        <w:tc>
          <w:tcPr>
            <w:tcW w:w="1242" w:type="dxa"/>
            <w:shd w:val="clear" w:color="auto" w:fill="auto"/>
          </w:tcPr>
          <w:p w14:paraId="51FF311C" w14:textId="77777777" w:rsidR="00E4146D" w:rsidRDefault="00502C64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bookmarkStart w:id="0" w:name="_Hlk33702320"/>
            <w:r>
              <w:rPr>
                <w:rFonts w:ascii="Calibri" w:hAnsi="Calibri" w:cs="Calibri"/>
                <w:sz w:val="22"/>
                <w:szCs w:val="22"/>
              </w:rPr>
              <w:t xml:space="preserve">14.3 </w:t>
            </w:r>
          </w:p>
        </w:tc>
        <w:tc>
          <w:tcPr>
            <w:tcW w:w="5954" w:type="dxa"/>
            <w:shd w:val="clear" w:color="auto" w:fill="auto"/>
          </w:tcPr>
          <w:p w14:paraId="460BEF0A" w14:textId="77777777" w:rsidR="00E4146D" w:rsidRDefault="00502C64" w:rsidP="004548B4">
            <w:pPr>
              <w:tabs>
                <w:tab w:val="left" w:pos="567"/>
              </w:tabs>
              <w:ind w:left="38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Clerk to contact WBC regarding a safety survey on tress located on SPC land</w:t>
            </w:r>
          </w:p>
        </w:tc>
        <w:tc>
          <w:tcPr>
            <w:tcW w:w="2433" w:type="dxa"/>
            <w:shd w:val="clear" w:color="auto" w:fill="auto"/>
          </w:tcPr>
          <w:p w14:paraId="52DE33BD" w14:textId="11FC09CE" w:rsidR="00E4146D" w:rsidRDefault="0068044A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Deputy </w:t>
            </w:r>
            <w:r w:rsidR="00502C64"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</w:p>
        </w:tc>
      </w:tr>
      <w:tr w:rsidR="00502C64" w:rsidRPr="00C320F1" w14:paraId="1FB156F4" w14:textId="77777777" w:rsidTr="00346CDA">
        <w:tc>
          <w:tcPr>
            <w:tcW w:w="1242" w:type="dxa"/>
            <w:shd w:val="clear" w:color="auto" w:fill="auto"/>
          </w:tcPr>
          <w:p w14:paraId="410FEC46" w14:textId="77777777" w:rsidR="00502C64" w:rsidRDefault="00502C64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14.4</w:t>
            </w:r>
          </w:p>
        </w:tc>
        <w:tc>
          <w:tcPr>
            <w:tcW w:w="5954" w:type="dxa"/>
            <w:shd w:val="clear" w:color="auto" w:fill="auto"/>
          </w:tcPr>
          <w:p w14:paraId="1AE805A2" w14:textId="77777777" w:rsidR="00502C64" w:rsidRDefault="00502C64" w:rsidP="004548B4">
            <w:pPr>
              <w:tabs>
                <w:tab w:val="left" w:pos="567"/>
              </w:tabs>
              <w:ind w:left="38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Volunteer evening to be organised for October 2021 to say thank you for efforts made during the pandemic</w:t>
            </w:r>
          </w:p>
        </w:tc>
        <w:tc>
          <w:tcPr>
            <w:tcW w:w="2433" w:type="dxa"/>
            <w:shd w:val="clear" w:color="auto" w:fill="auto"/>
          </w:tcPr>
          <w:p w14:paraId="522CE746" w14:textId="584DAF87" w:rsidR="00502C64" w:rsidRDefault="0068044A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Deputy </w:t>
            </w:r>
            <w:r w:rsidR="00502C64"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</w:p>
        </w:tc>
      </w:tr>
      <w:tr w:rsidR="00E43286" w:rsidRPr="00C320F1" w14:paraId="29738DAE" w14:textId="77777777" w:rsidTr="00346CDA">
        <w:tc>
          <w:tcPr>
            <w:tcW w:w="1242" w:type="dxa"/>
            <w:shd w:val="clear" w:color="auto" w:fill="auto"/>
          </w:tcPr>
          <w:p w14:paraId="133B7CF4" w14:textId="77777777" w:rsidR="00E43286" w:rsidRDefault="00E43286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32.3.2</w:t>
            </w:r>
          </w:p>
        </w:tc>
        <w:tc>
          <w:tcPr>
            <w:tcW w:w="5954" w:type="dxa"/>
            <w:shd w:val="clear" w:color="auto" w:fill="auto"/>
          </w:tcPr>
          <w:p w14:paraId="6C355788" w14:textId="77777777" w:rsidR="00E43286" w:rsidRPr="00B21E50" w:rsidRDefault="00E43286" w:rsidP="004548B4">
            <w:pPr>
              <w:tabs>
                <w:tab w:val="left" w:pos="567"/>
              </w:tabs>
              <w:ind w:left="38"/>
              <w:rPr>
                <w:rFonts w:ascii="Calibri" w:hAnsi="Calibri" w:cs="Calibri"/>
                <w:sz w:val="22"/>
                <w:szCs w:val="22"/>
              </w:rPr>
            </w:pPr>
            <w:r w:rsidRPr="00B21E50"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  <w:r w:rsidR="004A73F4" w:rsidRPr="00B21E50">
              <w:rPr>
                <w:rFonts w:ascii="Calibri" w:hAnsi="Calibri" w:cs="Calibri"/>
                <w:sz w:val="22"/>
                <w:szCs w:val="22"/>
              </w:rPr>
              <w:t xml:space="preserve">to </w:t>
            </w:r>
            <w:r w:rsidRPr="00B21E50">
              <w:rPr>
                <w:rFonts w:ascii="Calibri" w:hAnsi="Calibri" w:cs="Calibri"/>
                <w:sz w:val="22"/>
                <w:szCs w:val="22"/>
              </w:rPr>
              <w:t xml:space="preserve">draft a policy on SPC’s approach to CCTV </w:t>
            </w:r>
          </w:p>
        </w:tc>
        <w:tc>
          <w:tcPr>
            <w:tcW w:w="2433" w:type="dxa"/>
            <w:shd w:val="clear" w:color="auto" w:fill="auto"/>
          </w:tcPr>
          <w:p w14:paraId="556BF3C4" w14:textId="2561C2F8" w:rsidR="00E43286" w:rsidRDefault="0068044A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Deputy </w:t>
            </w:r>
            <w:r w:rsidR="00E43286"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</w:p>
        </w:tc>
      </w:tr>
      <w:tr w:rsidR="00625459" w:rsidRPr="00C320F1" w14:paraId="478EC0F0" w14:textId="77777777" w:rsidTr="004E0CB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131A6" w14:textId="0AF869FF" w:rsidR="00625459" w:rsidRDefault="00625459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A7E3A" w14:textId="4BE0D7A4" w:rsidR="00625459" w:rsidRDefault="00625459" w:rsidP="004548B4">
            <w:pPr>
              <w:tabs>
                <w:tab w:val="left" w:pos="567"/>
              </w:tabs>
              <w:ind w:left="38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Cllr Jahromi to </w:t>
            </w:r>
            <w:r w:rsidR="00F408B5">
              <w:rPr>
                <w:rFonts w:ascii="Calibri" w:hAnsi="Calibri" w:cs="Calibri"/>
                <w:sz w:val="22"/>
                <w:szCs w:val="22"/>
              </w:rPr>
              <w:t xml:space="preserve">supply </w:t>
            </w:r>
            <w:r w:rsidR="005100F6"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  <w:r w:rsidR="00F408B5">
              <w:rPr>
                <w:rFonts w:ascii="Calibri" w:hAnsi="Calibri" w:cs="Calibri"/>
                <w:sz w:val="22"/>
                <w:szCs w:val="22"/>
              </w:rPr>
              <w:t>with</w:t>
            </w:r>
            <w:r w:rsidR="005100F6">
              <w:rPr>
                <w:rFonts w:ascii="Calibri" w:hAnsi="Calibri" w:cs="Calibri"/>
                <w:sz w:val="22"/>
                <w:szCs w:val="22"/>
              </w:rPr>
              <w:t xml:space="preserve"> information on flower bed and monument</w:t>
            </w:r>
            <w:r w:rsidR="00F408B5">
              <w:rPr>
                <w:rFonts w:ascii="Calibri" w:hAnsi="Calibri" w:cs="Calibri"/>
                <w:sz w:val="22"/>
                <w:szCs w:val="22"/>
              </w:rPr>
              <w:t xml:space="preserve"> to enable his to add it to the next R&amp;A agenda 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95781" w14:textId="4FEC752B" w:rsidR="00625459" w:rsidRDefault="00F408B5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Cllr. Jahromi</w:t>
            </w:r>
          </w:p>
        </w:tc>
      </w:tr>
      <w:tr w:rsidR="0085724B" w:rsidRPr="00C320F1" w14:paraId="1608296F" w14:textId="77777777" w:rsidTr="004E0CB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3D4FE" w14:textId="611B16C6" w:rsidR="0085724B" w:rsidRDefault="00D46DC3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EFCA6" w14:textId="6690D72E" w:rsidR="0085724B" w:rsidRDefault="00D46DC3" w:rsidP="004548B4">
            <w:pPr>
              <w:tabs>
                <w:tab w:val="left" w:pos="567"/>
              </w:tabs>
              <w:ind w:left="38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Deputy Clerk to send draft </w:t>
            </w:r>
            <w:r w:rsidR="003F60CF">
              <w:rPr>
                <w:rFonts w:ascii="Calibri" w:hAnsi="Calibri" w:cs="Calibri"/>
                <w:sz w:val="22"/>
                <w:szCs w:val="22"/>
              </w:rPr>
              <w:t xml:space="preserve">CCTV policy to the Data Protection Officer at WBC for </w:t>
            </w:r>
            <w:r w:rsidR="00315A32">
              <w:rPr>
                <w:rFonts w:ascii="Calibri" w:hAnsi="Calibri" w:cs="Calibri"/>
                <w:sz w:val="22"/>
                <w:szCs w:val="22"/>
              </w:rPr>
              <w:t xml:space="preserve">validation. 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F471F" w14:textId="5071D567" w:rsidR="0085724B" w:rsidRDefault="00315A32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Deputy Clerk </w:t>
            </w:r>
          </w:p>
        </w:tc>
      </w:tr>
      <w:tr w:rsidR="00016354" w:rsidRPr="00C320F1" w14:paraId="1499E6C4" w14:textId="77777777" w:rsidTr="004E0CB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CD6F0" w14:textId="709BCD30" w:rsidR="00016354" w:rsidRDefault="00016354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62.1.3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E7E9E" w14:textId="60082293" w:rsidR="00016354" w:rsidRDefault="00016354" w:rsidP="004548B4">
            <w:pPr>
              <w:tabs>
                <w:tab w:val="left" w:pos="567"/>
              </w:tabs>
              <w:ind w:left="38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Clerk to contact Cllr Clarke to discuss next steps in procurement process for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Spencers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Wood </w:t>
            </w:r>
            <w:r w:rsidR="00141D6E">
              <w:rPr>
                <w:rFonts w:ascii="Calibri" w:hAnsi="Calibri" w:cs="Calibri"/>
                <w:sz w:val="22"/>
                <w:szCs w:val="22"/>
              </w:rPr>
              <w:t>R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ec facilities. 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C648A" w14:textId="06678F9F" w:rsidR="00016354" w:rsidRDefault="00016354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</w:p>
        </w:tc>
      </w:tr>
      <w:tr w:rsidR="001C01A0" w:rsidRPr="00C320F1" w14:paraId="398FC384" w14:textId="77777777" w:rsidTr="004E0CB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2C06A" w14:textId="165DE267" w:rsidR="001C01A0" w:rsidRDefault="001C01A0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62.2.3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C9D52" w14:textId="5260D87B" w:rsidR="001C01A0" w:rsidRDefault="008854F8" w:rsidP="004548B4">
            <w:pPr>
              <w:tabs>
                <w:tab w:val="left" w:pos="567"/>
              </w:tabs>
              <w:ind w:left="38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Clerk to provide monthly report detailing significant maintenance tasks carried out in the </w:t>
            </w:r>
            <w:r w:rsidR="004D182A">
              <w:rPr>
                <w:rFonts w:ascii="Calibri" w:hAnsi="Calibri" w:cs="Calibri"/>
                <w:sz w:val="22"/>
                <w:szCs w:val="22"/>
              </w:rPr>
              <w:t xml:space="preserve">parish to help identify any recurring issues. 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BFB2D" w14:textId="600DC896" w:rsidR="001C01A0" w:rsidRDefault="004D182A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</w:p>
        </w:tc>
      </w:tr>
      <w:tr w:rsidR="004E214F" w:rsidRPr="00C320F1" w14:paraId="103CD827" w14:textId="77777777" w:rsidTr="004E0CB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2D9EF" w14:textId="50B96BC0" w:rsidR="004E214F" w:rsidRDefault="004E214F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62.4.2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F807E" w14:textId="37BD29BE" w:rsidR="004E214F" w:rsidRPr="004E214F" w:rsidRDefault="004E214F" w:rsidP="004548B4">
            <w:pPr>
              <w:tabs>
                <w:tab w:val="left" w:pos="567"/>
              </w:tabs>
              <w:ind w:left="38"/>
              <w:rPr>
                <w:rFonts w:asciiTheme="minorHAnsi" w:hAnsiTheme="minorHAnsi" w:cstheme="minorHAnsi"/>
                <w:sz w:val="22"/>
                <w:szCs w:val="22"/>
              </w:rPr>
            </w:pPr>
            <w:r w:rsidRPr="004E214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Clerk to obtain clarification on GDPR in relation to the level of detail that could be shared on room hire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10D01" w14:textId="610FA37A" w:rsidR="004E214F" w:rsidRDefault="004E214F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</w:p>
        </w:tc>
      </w:tr>
      <w:tr w:rsidR="00C146E3" w:rsidRPr="00C320F1" w14:paraId="50C87F71" w14:textId="77777777" w:rsidTr="004E0CB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7490D" w14:textId="2767A435" w:rsidR="00C146E3" w:rsidRDefault="00C146E3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63.2.4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A3CA8" w14:textId="05C031C7" w:rsidR="00C146E3" w:rsidRPr="004E214F" w:rsidRDefault="00C146E3" w:rsidP="004548B4">
            <w:pPr>
              <w:tabs>
                <w:tab w:val="left" w:pos="567"/>
              </w:tabs>
              <w:ind w:left="38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Clerk to obtain clarification on who was contracted to do what groundwork at The Manor sports facilities.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5D710" w14:textId="5726C77F" w:rsidR="00C146E3" w:rsidRDefault="00C146E3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Clerk</w:t>
            </w:r>
          </w:p>
        </w:tc>
      </w:tr>
      <w:tr w:rsidR="00AB094B" w:rsidRPr="00C320F1" w14:paraId="29B77244" w14:textId="77777777" w:rsidTr="004E0CB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83D42" w14:textId="780E2664" w:rsidR="00AB094B" w:rsidRDefault="00AB094B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65.1.2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2DBA7" w14:textId="5273548D" w:rsidR="00AB094B" w:rsidRDefault="00AB094B" w:rsidP="004548B4">
            <w:pPr>
              <w:tabs>
                <w:tab w:val="left" w:pos="567"/>
              </w:tabs>
              <w:ind w:left="38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Clerk to provide Cllr. Emment with contact details of Phil Milburn</w:t>
            </w:r>
            <w:r w:rsidR="009B6160">
              <w:rPr>
                <w:rFonts w:ascii="Calibri" w:hAnsi="Calibri" w:cs="Calibri"/>
                <w:sz w:val="22"/>
                <w:szCs w:val="22"/>
              </w:rPr>
              <w:t>, WBC</w:t>
            </w:r>
            <w:r w:rsidR="00F7680F">
              <w:rPr>
                <w:rFonts w:ascii="Calibri" w:hAnsi="Calibri" w:cs="Calibri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to discuss issues at the Fulbrook Avenue Play Area 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164DE" w14:textId="12FDA038" w:rsidR="00AB094B" w:rsidRDefault="00AB094B" w:rsidP="004548B4">
            <w:pPr>
              <w:tabs>
                <w:tab w:val="left" w:pos="1701"/>
                <w:tab w:val="left" w:pos="1985"/>
                <w:tab w:val="left" w:pos="2552"/>
                <w:tab w:val="left" w:pos="283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Clerk </w:t>
            </w:r>
          </w:p>
        </w:tc>
      </w:tr>
      <w:bookmarkEnd w:id="0"/>
    </w:tbl>
    <w:p w14:paraId="19EB75F4" w14:textId="77777777" w:rsidR="00543D91" w:rsidRDefault="00543D91" w:rsidP="00017DD5">
      <w:pPr>
        <w:pStyle w:val="Default"/>
        <w:tabs>
          <w:tab w:val="left" w:pos="1134"/>
          <w:tab w:val="left" w:pos="1701"/>
          <w:tab w:val="left" w:pos="2268"/>
          <w:tab w:val="left" w:pos="2552"/>
        </w:tabs>
        <w:rPr>
          <w:bCs/>
          <w:sz w:val="22"/>
          <w:szCs w:val="22"/>
        </w:rPr>
      </w:pPr>
    </w:p>
    <w:p w14:paraId="7918CD95" w14:textId="77777777" w:rsidR="00F576FD" w:rsidRDefault="00F576FD" w:rsidP="00017DD5">
      <w:pPr>
        <w:pStyle w:val="Default"/>
        <w:tabs>
          <w:tab w:val="left" w:pos="1134"/>
          <w:tab w:val="left" w:pos="1701"/>
          <w:tab w:val="left" w:pos="2268"/>
          <w:tab w:val="left" w:pos="2552"/>
        </w:tabs>
        <w:rPr>
          <w:bCs/>
          <w:sz w:val="22"/>
          <w:szCs w:val="22"/>
        </w:rPr>
      </w:pPr>
    </w:p>
    <w:p w14:paraId="4793B2F5" w14:textId="77777777" w:rsidR="00017DD5" w:rsidRDefault="00017DD5" w:rsidP="00017DD5">
      <w:pPr>
        <w:pStyle w:val="Default"/>
        <w:tabs>
          <w:tab w:val="left" w:pos="1134"/>
          <w:tab w:val="left" w:pos="1701"/>
          <w:tab w:val="left" w:pos="2268"/>
          <w:tab w:val="left" w:pos="2552"/>
        </w:tabs>
        <w:rPr>
          <w:bCs/>
          <w:sz w:val="22"/>
          <w:szCs w:val="22"/>
        </w:rPr>
      </w:pPr>
    </w:p>
    <w:p w14:paraId="08453527" w14:textId="77777777" w:rsidR="00017DD5" w:rsidRDefault="00017DD5" w:rsidP="004E26C7">
      <w:pPr>
        <w:pStyle w:val="Default"/>
        <w:tabs>
          <w:tab w:val="left" w:pos="1134"/>
          <w:tab w:val="left" w:pos="1701"/>
          <w:tab w:val="left" w:pos="2268"/>
          <w:tab w:val="left" w:pos="2552"/>
        </w:tabs>
        <w:rPr>
          <w:bCs/>
          <w:sz w:val="22"/>
          <w:szCs w:val="22"/>
        </w:rPr>
      </w:pPr>
    </w:p>
    <w:p w14:paraId="6214CBF8" w14:textId="77777777" w:rsidR="002355C0" w:rsidRDefault="002355C0" w:rsidP="006D42C5">
      <w:pPr>
        <w:pStyle w:val="Default"/>
        <w:tabs>
          <w:tab w:val="left" w:pos="1134"/>
          <w:tab w:val="left" w:pos="1701"/>
          <w:tab w:val="left" w:pos="2268"/>
          <w:tab w:val="left" w:pos="2552"/>
        </w:tabs>
        <w:ind w:left="2550" w:hanging="2550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</w:p>
    <w:p w14:paraId="52E1C8C7" w14:textId="77777777" w:rsidR="00C4586B" w:rsidRPr="006A67EA" w:rsidRDefault="00C455D1" w:rsidP="008614E8">
      <w:pPr>
        <w:pStyle w:val="Default"/>
        <w:tabs>
          <w:tab w:val="left" w:pos="1134"/>
          <w:tab w:val="left" w:pos="1701"/>
          <w:tab w:val="left" w:pos="2268"/>
          <w:tab w:val="left" w:pos="2552"/>
        </w:tabs>
        <w:ind w:left="2550" w:hanging="2550"/>
        <w:rPr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</w:p>
    <w:sectPr w:rsidR="00C4586B" w:rsidRPr="006A67EA" w:rsidSect="00F222E8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9" w:h="16834" w:code="9"/>
      <w:pgMar w:top="720" w:right="1134" w:bottom="79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54CEA5" w14:textId="77777777" w:rsidR="0078763C" w:rsidRDefault="0078763C">
      <w:r>
        <w:separator/>
      </w:r>
    </w:p>
  </w:endnote>
  <w:endnote w:type="continuationSeparator" w:id="0">
    <w:p w14:paraId="35F5254C" w14:textId="77777777" w:rsidR="0078763C" w:rsidRDefault="0078763C">
      <w:r>
        <w:continuationSeparator/>
      </w:r>
    </w:p>
  </w:endnote>
  <w:endnote w:type="continuationNotice" w:id="1">
    <w:p w14:paraId="01355E69" w14:textId="77777777" w:rsidR="0078763C" w:rsidRDefault="007876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hotina">
    <w:altName w:val="Times New Roman"/>
    <w:charset w:val="00"/>
    <w:family w:val="roman"/>
    <w:pitch w:val="variable"/>
    <w:sig w:usb0="00000007" w:usb1="00000000" w:usb2="00000000" w:usb3="00000000" w:csb0="0000001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8B27A" w14:textId="77777777" w:rsidR="00850AA7" w:rsidRPr="000D42D6" w:rsidRDefault="00850AA7">
    <w:pPr>
      <w:pStyle w:val="Footer"/>
      <w:rPr>
        <w:lang w:val="en-GB"/>
      </w:rPr>
    </w:pPr>
    <w:r>
      <w:rPr>
        <w:lang w:val="en-GB"/>
      </w:rPr>
      <w:tab/>
    </w:r>
    <w:r w:rsidRPr="000D42D6">
      <w:rPr>
        <w:lang w:val="en-GB"/>
      </w:rPr>
      <w:fldChar w:fldCharType="begin"/>
    </w:r>
    <w:r w:rsidRPr="000D42D6">
      <w:rPr>
        <w:lang w:val="en-GB"/>
      </w:rPr>
      <w:instrText xml:space="preserve"> PAGE   \* MERGEFORMAT </w:instrText>
    </w:r>
    <w:r w:rsidRPr="000D42D6">
      <w:rPr>
        <w:lang w:val="en-GB"/>
      </w:rPr>
      <w:fldChar w:fldCharType="separate"/>
    </w:r>
    <w:r>
      <w:rPr>
        <w:noProof/>
        <w:lang w:val="en-GB"/>
      </w:rPr>
      <w:t>2</w:t>
    </w:r>
    <w:r w:rsidRPr="000D42D6">
      <w:rPr>
        <w:noProof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BD520" w14:textId="14917F32" w:rsidR="00850AA7" w:rsidRDefault="00DF27DB" w:rsidP="00F222E8">
    <w:pPr>
      <w:pStyle w:val="Footer"/>
      <w:tabs>
        <w:tab w:val="clear" w:pos="8640"/>
        <w:tab w:val="right" w:pos="9639"/>
      </w:tabs>
      <w:rPr>
        <w:i w:val="0"/>
      </w:rPr>
    </w:pPr>
    <w:r>
      <w:rPr>
        <w:i w:val="0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8CAE532" wp14:editId="2A7639BB">
              <wp:simplePos x="0" y="0"/>
              <wp:positionH relativeFrom="column">
                <wp:posOffset>-52705</wp:posOffset>
              </wp:positionH>
              <wp:positionV relativeFrom="paragraph">
                <wp:posOffset>196850</wp:posOffset>
              </wp:positionV>
              <wp:extent cx="2230755" cy="72136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0755" cy="721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C7ABD8" w14:textId="77777777" w:rsidR="00850AA7" w:rsidRPr="00F222E8" w:rsidRDefault="00850AA7" w:rsidP="00F222E8">
                          <w:pPr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</w:pPr>
                          <w:r w:rsidRPr="00F222E8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>Shinfield Parish</w:t>
                          </w:r>
                          <w:r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 xml:space="preserve"> Council:  serving </w:t>
                          </w:r>
                          <w:r w:rsidRPr="00F222E8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>the communities of Grazeley, Ryeish Green, Shinfield North, Shinfield village, Spencers Wood and Three Mile Cross.</w:t>
                          </w:r>
                        </w:p>
                        <w:p w14:paraId="691860E5" w14:textId="77777777" w:rsidR="00850AA7" w:rsidRPr="00090DEF" w:rsidRDefault="00850AA7" w:rsidP="00892977">
                          <w:pPr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dtdh="http://schemas.microsoft.com/office/word/2020/wordml/sdtdatahash">
          <w:pict>
            <v:shapetype w14:anchorId="68CAE53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4.15pt;margin-top:15.5pt;width:175.65pt;height:56.8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" strokecolor="white">
              <v:textbox style="mso-fit-shape-to-text:t">
                <w:txbxContent>
                  <w:p w14:paraId="4AC7ABD8" w14:textId="77777777" w:rsidR="00850AA7" w:rsidRPr="00F222E8" w:rsidRDefault="00850AA7" w:rsidP="00F222E8">
                    <w:pPr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</w:pPr>
                    <w:r w:rsidRPr="00F222E8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>Shinfield Parish</w:t>
                    </w:r>
                    <w:r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 xml:space="preserve"> Council:  serving </w:t>
                    </w:r>
                    <w:r w:rsidRPr="00F222E8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>the communities of Grazeley, Ryeish Green, Shinfield North, Shinfield village, Spencers Wood and Three Mile Cross.</w:t>
                    </w:r>
                  </w:p>
                  <w:p w14:paraId="691860E5" w14:textId="77777777" w:rsidR="00850AA7" w:rsidRPr="00090DEF" w:rsidRDefault="00850AA7" w:rsidP="00892977">
                    <w:pPr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850AA7">
      <w:rPr>
        <w:i w:val="0"/>
      </w:rPr>
      <w:tab/>
    </w:r>
    <w:r w:rsidR="00850AA7">
      <w:rPr>
        <w:i w:val="0"/>
      </w:rPr>
      <w:tab/>
    </w:r>
    <w:r>
      <w:rPr>
        <w:noProof/>
        <w:lang w:val="en-GB" w:eastAsia="en-GB"/>
      </w:rPr>
      <w:drawing>
        <wp:inline distT="0" distB="0" distL="0" distR="0" wp14:anchorId="1880202B" wp14:editId="3627EDD5">
          <wp:extent cx="1057910" cy="492760"/>
          <wp:effectExtent l="0" t="0" r="0" b="0"/>
          <wp:docPr id="1" name="Picture 1" descr="FoundationLogo_Gre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oundationLogo_Gre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91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264533" w14:textId="77777777" w:rsidR="0078763C" w:rsidRDefault="0078763C">
      <w:r>
        <w:separator/>
      </w:r>
    </w:p>
  </w:footnote>
  <w:footnote w:type="continuationSeparator" w:id="0">
    <w:p w14:paraId="373B51F8" w14:textId="77777777" w:rsidR="0078763C" w:rsidRDefault="0078763C">
      <w:r>
        <w:continuationSeparator/>
      </w:r>
    </w:p>
  </w:footnote>
  <w:footnote w:type="continuationNotice" w:id="1">
    <w:p w14:paraId="016C6425" w14:textId="77777777" w:rsidR="0078763C" w:rsidRDefault="007876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B7845" w14:textId="77777777" w:rsidR="00084251" w:rsidRDefault="00CA20FD">
    <w:pPr>
      <w:pStyle w:val="Header"/>
    </w:pPr>
    <w:r>
      <w:rPr>
        <w:noProof/>
      </w:rPr>
      <w:pict w14:anchorId="02C2FB5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572047" o:spid="_x0000_s2053" type="#_x0000_t136" style="position:absolute;left:0;text-align:left;margin-left:0;margin-top:0;width:485.45pt;height:194.15pt;rotation:315;z-index:-251658237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F41DF0" w14:textId="77777777" w:rsidR="00084251" w:rsidRDefault="00CA20FD">
    <w:pPr>
      <w:pStyle w:val="Header"/>
    </w:pPr>
    <w:r>
      <w:rPr>
        <w:noProof/>
      </w:rPr>
      <w:pict w14:anchorId="0D30DDA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572048" o:spid="_x0000_s2054" type="#_x0000_t136" style="position:absolute;left:0;text-align:left;margin-left:0;margin-top:0;width:485.45pt;height:194.15pt;rotation:315;z-index:-25165823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15"/>
      <w:gridCol w:w="1995"/>
    </w:tblGrid>
    <w:tr w:rsidR="00850AA7" w14:paraId="171F8D4A" w14:textId="77777777" w:rsidTr="006A10F8">
      <w:tc>
        <w:tcPr>
          <w:tcW w:w="151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A449D5F" w14:textId="756C311F" w:rsidR="00850AA7" w:rsidRDefault="00850AA7">
          <w:pPr>
            <w:pStyle w:val="Header1"/>
            <w:tabs>
              <w:tab w:val="clear" w:pos="4820"/>
              <w:tab w:val="left" w:pos="6521"/>
            </w:tabs>
            <w:ind w:left="0" w:firstLine="0"/>
          </w:pPr>
          <w:r>
            <w:t>Minutes approved on:</w:t>
          </w:r>
        </w:p>
      </w:tc>
      <w:tc>
        <w:tcPr>
          <w:tcW w:w="19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5563441" w14:textId="77777777" w:rsidR="00850AA7" w:rsidRDefault="00850AA7">
          <w:pPr>
            <w:pStyle w:val="Header1"/>
            <w:tabs>
              <w:tab w:val="clear" w:pos="4820"/>
              <w:tab w:val="left" w:pos="6521"/>
            </w:tabs>
            <w:ind w:left="0" w:firstLine="0"/>
          </w:pPr>
        </w:p>
      </w:tc>
    </w:tr>
  </w:tbl>
  <w:p w14:paraId="307C0409" w14:textId="42ECD341" w:rsidR="00850AA7" w:rsidRDefault="00CA20FD" w:rsidP="00F222E8">
    <w:pPr>
      <w:pStyle w:val="Header1"/>
      <w:tabs>
        <w:tab w:val="clear" w:pos="4820"/>
        <w:tab w:val="left" w:pos="6521"/>
      </w:tabs>
      <w:ind w:left="6521" w:hanging="6521"/>
    </w:pPr>
    <w:r>
      <w:rPr>
        <w:noProof/>
      </w:rPr>
      <w:pict w14:anchorId="26B2EC4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572046" o:spid="_x0000_s2057" type="#_x0000_t136" style="position:absolute;left:0;text-align:left;margin-left:0;margin-top:0;width:485.45pt;height:194.15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  <w:r w:rsidR="00DF27DB">
      <w:rPr>
        <w:noProof/>
      </w:rPr>
      <w:drawing>
        <wp:anchor distT="0" distB="0" distL="114300" distR="114300" simplePos="0" relativeHeight="251658241" behindDoc="0" locked="0" layoutInCell="1" allowOverlap="1" wp14:anchorId="391EAC75" wp14:editId="14D82414">
          <wp:simplePos x="0" y="0"/>
          <wp:positionH relativeFrom="column">
            <wp:posOffset>-3810</wp:posOffset>
          </wp:positionH>
          <wp:positionV relativeFrom="paragraph">
            <wp:posOffset>187960</wp:posOffset>
          </wp:positionV>
          <wp:extent cx="2355215" cy="105283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5215" cy="1052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50AA7">
      <w:tab/>
    </w:r>
    <w:r w:rsidR="00850AA7" w:rsidRPr="00892977">
      <w:t xml:space="preserve">Clerk: </w:t>
    </w:r>
    <w:r w:rsidR="00850AA7">
      <w:t>Mike Balbini</w:t>
    </w:r>
    <w:r w:rsidR="00850AA7" w:rsidRPr="00892977">
      <w:br/>
      <w:t>Shinfield Parish Hall</w:t>
    </w:r>
    <w:r w:rsidR="00850AA7" w:rsidRPr="00892977">
      <w:br/>
      <w:t>School Green</w:t>
    </w:r>
    <w:r w:rsidR="00850AA7" w:rsidRPr="00892977">
      <w:br/>
      <w:t>Shinfield</w:t>
    </w:r>
    <w:r w:rsidR="00850AA7" w:rsidRPr="00892977">
      <w:br/>
    </w:r>
    <w:r w:rsidR="00850AA7">
      <w:rPr>
        <w:iCs/>
      </w:rPr>
      <w:t>Reading</w:t>
    </w:r>
    <w:r w:rsidR="00850AA7" w:rsidRPr="00892977">
      <w:rPr>
        <w:iCs/>
      </w:rPr>
      <w:br/>
      <w:t xml:space="preserve">RG2 9EH </w:t>
    </w:r>
    <w:r w:rsidR="00850AA7" w:rsidRPr="00892977">
      <w:rPr>
        <w:iCs/>
      </w:rPr>
      <w:br/>
      <w:t>Tel: (0118) 988 8220</w:t>
    </w:r>
    <w:r w:rsidR="00850AA7">
      <w:rPr>
        <w:iCs/>
      </w:rPr>
      <w:br/>
    </w:r>
    <w:r w:rsidR="00850AA7" w:rsidRPr="00892977">
      <w:t xml:space="preserve">E-mail: clerk@shinfieldparish.gov.uk </w:t>
    </w:r>
    <w:r w:rsidR="00850AA7" w:rsidRPr="00892977">
      <w:br/>
      <w:t>www.shinfieldparish.gov.uk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pStyle w:val="List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766E0C"/>
    <w:multiLevelType w:val="hybridMultilevel"/>
    <w:tmpl w:val="50F0A1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35C9F"/>
    <w:multiLevelType w:val="hybridMultilevel"/>
    <w:tmpl w:val="F886F2AC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 w15:restartNumberingAfterBreak="0">
    <w:nsid w:val="05525D42"/>
    <w:multiLevelType w:val="multilevel"/>
    <w:tmpl w:val="963AB52C"/>
    <w:lvl w:ilvl="0">
      <w:start w:val="1"/>
      <w:numFmt w:val="decimal"/>
      <w:pStyle w:val="List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Listtwo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08C75CCC"/>
    <w:multiLevelType w:val="hybridMultilevel"/>
    <w:tmpl w:val="CED8EF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F0ECE"/>
    <w:multiLevelType w:val="multilevel"/>
    <w:tmpl w:val="73841930"/>
    <w:lvl w:ilvl="0">
      <w:start w:val="22"/>
      <w:numFmt w:val="decimal"/>
      <w:lvlText w:val="%1"/>
      <w:lvlJc w:val="left"/>
      <w:pPr>
        <w:ind w:left="384" w:hanging="38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6" w15:restartNumberingAfterBreak="0">
    <w:nsid w:val="0EAD3923"/>
    <w:multiLevelType w:val="multilevel"/>
    <w:tmpl w:val="7CFAFA28"/>
    <w:lvl w:ilvl="0">
      <w:start w:val="15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2" w:hanging="552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14703A1"/>
    <w:multiLevelType w:val="hybridMultilevel"/>
    <w:tmpl w:val="CE58C052"/>
    <w:lvl w:ilvl="0" w:tplc="08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8" w15:restartNumberingAfterBreak="0">
    <w:nsid w:val="19230309"/>
    <w:multiLevelType w:val="multilevel"/>
    <w:tmpl w:val="25F0DDE2"/>
    <w:lvl w:ilvl="0">
      <w:start w:val="22"/>
      <w:numFmt w:val="decimal"/>
      <w:lvlText w:val="%1"/>
      <w:lvlJc w:val="left"/>
      <w:pPr>
        <w:ind w:left="384" w:hanging="38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A25967"/>
    <w:multiLevelType w:val="hybridMultilevel"/>
    <w:tmpl w:val="A5D2138C"/>
    <w:lvl w:ilvl="0" w:tplc="85CED9A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F0BB2"/>
    <w:multiLevelType w:val="hybridMultilevel"/>
    <w:tmpl w:val="DECCC156"/>
    <w:lvl w:ilvl="0" w:tplc="08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1" w15:restartNumberingAfterBreak="0">
    <w:nsid w:val="263919EE"/>
    <w:multiLevelType w:val="multilevel"/>
    <w:tmpl w:val="DD360C4A"/>
    <w:lvl w:ilvl="0">
      <w:start w:val="2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9671280"/>
    <w:multiLevelType w:val="hybridMultilevel"/>
    <w:tmpl w:val="B96E6B5A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3" w15:restartNumberingAfterBreak="0">
    <w:nsid w:val="2D887EA9"/>
    <w:multiLevelType w:val="hybridMultilevel"/>
    <w:tmpl w:val="A282F6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F01C4"/>
    <w:multiLevelType w:val="hybridMultilevel"/>
    <w:tmpl w:val="E3B05F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E1200C"/>
    <w:multiLevelType w:val="hybridMultilevel"/>
    <w:tmpl w:val="4AF895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271E99"/>
    <w:multiLevelType w:val="hybridMultilevel"/>
    <w:tmpl w:val="001A5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835468"/>
    <w:multiLevelType w:val="hybridMultilevel"/>
    <w:tmpl w:val="D5327362"/>
    <w:lvl w:ilvl="0" w:tplc="08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8" w15:restartNumberingAfterBreak="0">
    <w:nsid w:val="4EA14EB8"/>
    <w:multiLevelType w:val="multilevel"/>
    <w:tmpl w:val="AC0605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9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9" w15:restartNumberingAfterBreak="0">
    <w:nsid w:val="54C54D27"/>
    <w:multiLevelType w:val="hybridMultilevel"/>
    <w:tmpl w:val="4A9A5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D0E49"/>
    <w:multiLevelType w:val="hybridMultilevel"/>
    <w:tmpl w:val="504E2392"/>
    <w:lvl w:ilvl="0" w:tplc="08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1" w15:restartNumberingAfterBreak="0">
    <w:nsid w:val="558346AE"/>
    <w:multiLevelType w:val="hybridMultilevel"/>
    <w:tmpl w:val="58CC20C2"/>
    <w:lvl w:ilvl="0" w:tplc="08090001">
      <w:start w:val="1"/>
      <w:numFmt w:val="bullet"/>
      <w:lvlText w:val=""/>
      <w:lvlJc w:val="left"/>
      <w:pPr>
        <w:ind w:left="11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22" w15:restartNumberingAfterBreak="0">
    <w:nsid w:val="55FA0E5C"/>
    <w:multiLevelType w:val="hybridMultilevel"/>
    <w:tmpl w:val="50345F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513389"/>
    <w:multiLevelType w:val="hybridMultilevel"/>
    <w:tmpl w:val="8F542A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FE7968"/>
    <w:multiLevelType w:val="hybridMultilevel"/>
    <w:tmpl w:val="BCC2FE80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5" w15:restartNumberingAfterBreak="0">
    <w:nsid w:val="60091155"/>
    <w:multiLevelType w:val="hybridMultilevel"/>
    <w:tmpl w:val="3F0866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721AB"/>
    <w:multiLevelType w:val="hybridMultilevel"/>
    <w:tmpl w:val="BB92534C"/>
    <w:lvl w:ilvl="0" w:tplc="08090001">
      <w:start w:val="1"/>
      <w:numFmt w:val="bullet"/>
      <w:lvlText w:val=""/>
      <w:lvlJc w:val="left"/>
      <w:pPr>
        <w:ind w:left="14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35" w:hanging="360"/>
      </w:pPr>
      <w:rPr>
        <w:rFonts w:ascii="Wingdings" w:hAnsi="Wingdings" w:hint="default"/>
      </w:rPr>
    </w:lvl>
  </w:abstractNum>
  <w:abstractNum w:abstractNumId="27" w15:restartNumberingAfterBreak="0">
    <w:nsid w:val="67784566"/>
    <w:multiLevelType w:val="hybridMultilevel"/>
    <w:tmpl w:val="A68E47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7A72C3"/>
    <w:multiLevelType w:val="hybridMultilevel"/>
    <w:tmpl w:val="AAA2A8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B23AED"/>
    <w:multiLevelType w:val="hybridMultilevel"/>
    <w:tmpl w:val="8E40BCA2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0" w15:restartNumberingAfterBreak="0">
    <w:nsid w:val="6B57386A"/>
    <w:multiLevelType w:val="hybridMultilevel"/>
    <w:tmpl w:val="FB1CE596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F1C3710"/>
    <w:multiLevelType w:val="hybridMultilevel"/>
    <w:tmpl w:val="31D4E5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7"/>
  </w:num>
  <w:num w:numId="4">
    <w:abstractNumId w:val="15"/>
  </w:num>
  <w:num w:numId="5">
    <w:abstractNumId w:val="13"/>
  </w:num>
  <w:num w:numId="6">
    <w:abstractNumId w:val="10"/>
  </w:num>
  <w:num w:numId="7">
    <w:abstractNumId w:val="19"/>
  </w:num>
  <w:num w:numId="8">
    <w:abstractNumId w:val="16"/>
  </w:num>
  <w:num w:numId="9">
    <w:abstractNumId w:val="17"/>
  </w:num>
  <w:num w:numId="10">
    <w:abstractNumId w:val="7"/>
  </w:num>
  <w:num w:numId="11">
    <w:abstractNumId w:val="26"/>
  </w:num>
  <w:num w:numId="12">
    <w:abstractNumId w:val="18"/>
  </w:num>
  <w:num w:numId="13">
    <w:abstractNumId w:val="21"/>
  </w:num>
  <w:num w:numId="14">
    <w:abstractNumId w:val="29"/>
  </w:num>
  <w:num w:numId="15">
    <w:abstractNumId w:val="24"/>
  </w:num>
  <w:num w:numId="16">
    <w:abstractNumId w:val="4"/>
  </w:num>
  <w:num w:numId="17">
    <w:abstractNumId w:val="25"/>
  </w:num>
  <w:num w:numId="18">
    <w:abstractNumId w:val="20"/>
  </w:num>
  <w:num w:numId="19">
    <w:abstractNumId w:val="23"/>
  </w:num>
  <w:num w:numId="20">
    <w:abstractNumId w:val="6"/>
  </w:num>
  <w:num w:numId="21">
    <w:abstractNumId w:val="11"/>
  </w:num>
  <w:num w:numId="22">
    <w:abstractNumId w:val="5"/>
  </w:num>
  <w:num w:numId="23">
    <w:abstractNumId w:val="8"/>
  </w:num>
  <w:num w:numId="24">
    <w:abstractNumId w:val="30"/>
  </w:num>
  <w:num w:numId="25">
    <w:abstractNumId w:val="1"/>
  </w:num>
  <w:num w:numId="26">
    <w:abstractNumId w:val="14"/>
  </w:num>
  <w:num w:numId="27">
    <w:abstractNumId w:val="2"/>
  </w:num>
  <w:num w:numId="28">
    <w:abstractNumId w:val="12"/>
  </w:num>
  <w:num w:numId="29">
    <w:abstractNumId w:val="28"/>
  </w:num>
  <w:num w:numId="30">
    <w:abstractNumId w:val="22"/>
  </w:num>
  <w:num w:numId="31">
    <w:abstractNumId w:val="31"/>
  </w:num>
  <w:num w:numId="3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linkStyles/>
  <w:defaultTabStop w:val="226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AD4"/>
    <w:rsid w:val="00000973"/>
    <w:rsid w:val="00000ED9"/>
    <w:rsid w:val="00001716"/>
    <w:rsid w:val="00002316"/>
    <w:rsid w:val="0000234D"/>
    <w:rsid w:val="0000309D"/>
    <w:rsid w:val="00004D4D"/>
    <w:rsid w:val="000059D2"/>
    <w:rsid w:val="00006239"/>
    <w:rsid w:val="0000627A"/>
    <w:rsid w:val="0000630F"/>
    <w:rsid w:val="00006B92"/>
    <w:rsid w:val="00010011"/>
    <w:rsid w:val="000104DE"/>
    <w:rsid w:val="00010DD1"/>
    <w:rsid w:val="00013EE6"/>
    <w:rsid w:val="0001418E"/>
    <w:rsid w:val="0001419D"/>
    <w:rsid w:val="00015598"/>
    <w:rsid w:val="00016354"/>
    <w:rsid w:val="00016926"/>
    <w:rsid w:val="00016B89"/>
    <w:rsid w:val="000175D3"/>
    <w:rsid w:val="00017DD5"/>
    <w:rsid w:val="00020787"/>
    <w:rsid w:val="00022FF1"/>
    <w:rsid w:val="00023578"/>
    <w:rsid w:val="00024755"/>
    <w:rsid w:val="000255BF"/>
    <w:rsid w:val="00026EDE"/>
    <w:rsid w:val="00030348"/>
    <w:rsid w:val="000315E0"/>
    <w:rsid w:val="00031DC6"/>
    <w:rsid w:val="00032075"/>
    <w:rsid w:val="000342BC"/>
    <w:rsid w:val="0003654F"/>
    <w:rsid w:val="000374BD"/>
    <w:rsid w:val="0004094D"/>
    <w:rsid w:val="00040DE1"/>
    <w:rsid w:val="00041092"/>
    <w:rsid w:val="0004184B"/>
    <w:rsid w:val="00041FB7"/>
    <w:rsid w:val="000423D3"/>
    <w:rsid w:val="000424D3"/>
    <w:rsid w:val="00045255"/>
    <w:rsid w:val="0004542A"/>
    <w:rsid w:val="00046DC9"/>
    <w:rsid w:val="000473D1"/>
    <w:rsid w:val="0005052E"/>
    <w:rsid w:val="00051802"/>
    <w:rsid w:val="000523A6"/>
    <w:rsid w:val="00052C89"/>
    <w:rsid w:val="00054728"/>
    <w:rsid w:val="00055CFE"/>
    <w:rsid w:val="0005622D"/>
    <w:rsid w:val="00060252"/>
    <w:rsid w:val="0006192C"/>
    <w:rsid w:val="00062202"/>
    <w:rsid w:val="0006274B"/>
    <w:rsid w:val="00064303"/>
    <w:rsid w:val="00064FD6"/>
    <w:rsid w:val="00065878"/>
    <w:rsid w:val="0006777A"/>
    <w:rsid w:val="0007021E"/>
    <w:rsid w:val="00070D57"/>
    <w:rsid w:val="00071004"/>
    <w:rsid w:val="00072205"/>
    <w:rsid w:val="000724AF"/>
    <w:rsid w:val="000735A1"/>
    <w:rsid w:val="00074BF8"/>
    <w:rsid w:val="00074D99"/>
    <w:rsid w:val="0008209C"/>
    <w:rsid w:val="00082B81"/>
    <w:rsid w:val="00084251"/>
    <w:rsid w:val="00084EC5"/>
    <w:rsid w:val="0008613A"/>
    <w:rsid w:val="0008615A"/>
    <w:rsid w:val="000869C5"/>
    <w:rsid w:val="0008769D"/>
    <w:rsid w:val="00087954"/>
    <w:rsid w:val="00090465"/>
    <w:rsid w:val="00090680"/>
    <w:rsid w:val="000908A8"/>
    <w:rsid w:val="000917B7"/>
    <w:rsid w:val="0009263D"/>
    <w:rsid w:val="00092D1F"/>
    <w:rsid w:val="00093837"/>
    <w:rsid w:val="000946EC"/>
    <w:rsid w:val="00094A41"/>
    <w:rsid w:val="00095B12"/>
    <w:rsid w:val="00096008"/>
    <w:rsid w:val="00096442"/>
    <w:rsid w:val="00097D4B"/>
    <w:rsid w:val="000A130C"/>
    <w:rsid w:val="000A33B1"/>
    <w:rsid w:val="000A380A"/>
    <w:rsid w:val="000A3B6A"/>
    <w:rsid w:val="000A3BDD"/>
    <w:rsid w:val="000A3F90"/>
    <w:rsid w:val="000A4985"/>
    <w:rsid w:val="000A5255"/>
    <w:rsid w:val="000A55D8"/>
    <w:rsid w:val="000A5927"/>
    <w:rsid w:val="000A5B78"/>
    <w:rsid w:val="000A6901"/>
    <w:rsid w:val="000A6F0D"/>
    <w:rsid w:val="000B0126"/>
    <w:rsid w:val="000B08FD"/>
    <w:rsid w:val="000B0F35"/>
    <w:rsid w:val="000B161A"/>
    <w:rsid w:val="000B2A77"/>
    <w:rsid w:val="000B2DDF"/>
    <w:rsid w:val="000B32BE"/>
    <w:rsid w:val="000B37F8"/>
    <w:rsid w:val="000B3F93"/>
    <w:rsid w:val="000B48C4"/>
    <w:rsid w:val="000B5109"/>
    <w:rsid w:val="000B5241"/>
    <w:rsid w:val="000B573D"/>
    <w:rsid w:val="000B5DF5"/>
    <w:rsid w:val="000B67CF"/>
    <w:rsid w:val="000B7519"/>
    <w:rsid w:val="000B768C"/>
    <w:rsid w:val="000B7FE1"/>
    <w:rsid w:val="000C02CA"/>
    <w:rsid w:val="000C07DA"/>
    <w:rsid w:val="000C09CC"/>
    <w:rsid w:val="000C0D90"/>
    <w:rsid w:val="000C12E1"/>
    <w:rsid w:val="000C2065"/>
    <w:rsid w:val="000C2289"/>
    <w:rsid w:val="000C2D3D"/>
    <w:rsid w:val="000C2E7D"/>
    <w:rsid w:val="000C41AE"/>
    <w:rsid w:val="000C4479"/>
    <w:rsid w:val="000C4897"/>
    <w:rsid w:val="000C4985"/>
    <w:rsid w:val="000C5DE7"/>
    <w:rsid w:val="000C5FF6"/>
    <w:rsid w:val="000C72CE"/>
    <w:rsid w:val="000D0412"/>
    <w:rsid w:val="000D084E"/>
    <w:rsid w:val="000D2265"/>
    <w:rsid w:val="000D27CA"/>
    <w:rsid w:val="000D3069"/>
    <w:rsid w:val="000D42D6"/>
    <w:rsid w:val="000D6D8B"/>
    <w:rsid w:val="000D7FC1"/>
    <w:rsid w:val="000E1BB1"/>
    <w:rsid w:val="000E1ECE"/>
    <w:rsid w:val="000E1FDE"/>
    <w:rsid w:val="000E345D"/>
    <w:rsid w:val="000E411E"/>
    <w:rsid w:val="000E467A"/>
    <w:rsid w:val="000E5D6B"/>
    <w:rsid w:val="000E6224"/>
    <w:rsid w:val="000E6FFF"/>
    <w:rsid w:val="000F0997"/>
    <w:rsid w:val="000F1A67"/>
    <w:rsid w:val="000F2049"/>
    <w:rsid w:val="000F2214"/>
    <w:rsid w:val="000F31A0"/>
    <w:rsid w:val="000F3266"/>
    <w:rsid w:val="000F3F03"/>
    <w:rsid w:val="000F46A1"/>
    <w:rsid w:val="000F7731"/>
    <w:rsid w:val="00101E92"/>
    <w:rsid w:val="00101EFF"/>
    <w:rsid w:val="0010244A"/>
    <w:rsid w:val="00103DAB"/>
    <w:rsid w:val="00106041"/>
    <w:rsid w:val="00107691"/>
    <w:rsid w:val="00107CAC"/>
    <w:rsid w:val="00110302"/>
    <w:rsid w:val="00110F51"/>
    <w:rsid w:val="001113F9"/>
    <w:rsid w:val="001136E8"/>
    <w:rsid w:val="001140C4"/>
    <w:rsid w:val="00114294"/>
    <w:rsid w:val="00114637"/>
    <w:rsid w:val="00115668"/>
    <w:rsid w:val="00116ECC"/>
    <w:rsid w:val="00117B6F"/>
    <w:rsid w:val="001209BB"/>
    <w:rsid w:val="001214F9"/>
    <w:rsid w:val="00121B5F"/>
    <w:rsid w:val="001231FA"/>
    <w:rsid w:val="00123F9F"/>
    <w:rsid w:val="00124262"/>
    <w:rsid w:val="00125E0C"/>
    <w:rsid w:val="00126B29"/>
    <w:rsid w:val="00126CF2"/>
    <w:rsid w:val="0012730C"/>
    <w:rsid w:val="00131418"/>
    <w:rsid w:val="00132680"/>
    <w:rsid w:val="00133761"/>
    <w:rsid w:val="0013406F"/>
    <w:rsid w:val="00134084"/>
    <w:rsid w:val="00134816"/>
    <w:rsid w:val="001361C6"/>
    <w:rsid w:val="00136669"/>
    <w:rsid w:val="00136707"/>
    <w:rsid w:val="00136A80"/>
    <w:rsid w:val="00137AA8"/>
    <w:rsid w:val="001403CD"/>
    <w:rsid w:val="00140438"/>
    <w:rsid w:val="00140775"/>
    <w:rsid w:val="00140F4D"/>
    <w:rsid w:val="00141D6E"/>
    <w:rsid w:val="00142587"/>
    <w:rsid w:val="00142973"/>
    <w:rsid w:val="00143E5D"/>
    <w:rsid w:val="0014507F"/>
    <w:rsid w:val="0014518C"/>
    <w:rsid w:val="001451E2"/>
    <w:rsid w:val="001461A8"/>
    <w:rsid w:val="001461DF"/>
    <w:rsid w:val="00147538"/>
    <w:rsid w:val="00147F7F"/>
    <w:rsid w:val="0015087D"/>
    <w:rsid w:val="0015139F"/>
    <w:rsid w:val="001516B8"/>
    <w:rsid w:val="00151C66"/>
    <w:rsid w:val="00152115"/>
    <w:rsid w:val="00152C02"/>
    <w:rsid w:val="00153574"/>
    <w:rsid w:val="0015383E"/>
    <w:rsid w:val="0015566F"/>
    <w:rsid w:val="00155822"/>
    <w:rsid w:val="001559B7"/>
    <w:rsid w:val="00155A1F"/>
    <w:rsid w:val="001604C2"/>
    <w:rsid w:val="00160ED5"/>
    <w:rsid w:val="00161291"/>
    <w:rsid w:val="00161323"/>
    <w:rsid w:val="00161438"/>
    <w:rsid w:val="00161A6D"/>
    <w:rsid w:val="00161C85"/>
    <w:rsid w:val="00161EF8"/>
    <w:rsid w:val="00162440"/>
    <w:rsid w:val="00164E53"/>
    <w:rsid w:val="001653FB"/>
    <w:rsid w:val="00165478"/>
    <w:rsid w:val="00165DD2"/>
    <w:rsid w:val="001665C8"/>
    <w:rsid w:val="00166B40"/>
    <w:rsid w:val="00167EDC"/>
    <w:rsid w:val="00171B20"/>
    <w:rsid w:val="001739C6"/>
    <w:rsid w:val="001743E4"/>
    <w:rsid w:val="001749E4"/>
    <w:rsid w:val="00175A32"/>
    <w:rsid w:val="00176B5D"/>
    <w:rsid w:val="001810C0"/>
    <w:rsid w:val="001815E7"/>
    <w:rsid w:val="00181D08"/>
    <w:rsid w:val="00184D84"/>
    <w:rsid w:val="00185618"/>
    <w:rsid w:val="00185877"/>
    <w:rsid w:val="001862CF"/>
    <w:rsid w:val="001879B7"/>
    <w:rsid w:val="00190BFD"/>
    <w:rsid w:val="00190D73"/>
    <w:rsid w:val="001921C3"/>
    <w:rsid w:val="00192E49"/>
    <w:rsid w:val="00195BAF"/>
    <w:rsid w:val="00196C0F"/>
    <w:rsid w:val="00197630"/>
    <w:rsid w:val="001A09AC"/>
    <w:rsid w:val="001A0F24"/>
    <w:rsid w:val="001A13D3"/>
    <w:rsid w:val="001A1AB9"/>
    <w:rsid w:val="001A2CFA"/>
    <w:rsid w:val="001A371E"/>
    <w:rsid w:val="001A3DC9"/>
    <w:rsid w:val="001A4705"/>
    <w:rsid w:val="001A7807"/>
    <w:rsid w:val="001A7EA1"/>
    <w:rsid w:val="001B000D"/>
    <w:rsid w:val="001B0966"/>
    <w:rsid w:val="001B0E2C"/>
    <w:rsid w:val="001B48DB"/>
    <w:rsid w:val="001B6253"/>
    <w:rsid w:val="001B6BF7"/>
    <w:rsid w:val="001B6C29"/>
    <w:rsid w:val="001C01A0"/>
    <w:rsid w:val="001C0336"/>
    <w:rsid w:val="001C1958"/>
    <w:rsid w:val="001C2E92"/>
    <w:rsid w:val="001C3ECE"/>
    <w:rsid w:val="001C4DC5"/>
    <w:rsid w:val="001C4EB6"/>
    <w:rsid w:val="001C72BC"/>
    <w:rsid w:val="001D043F"/>
    <w:rsid w:val="001D0C52"/>
    <w:rsid w:val="001D1BA5"/>
    <w:rsid w:val="001D216C"/>
    <w:rsid w:val="001D2170"/>
    <w:rsid w:val="001D2B1D"/>
    <w:rsid w:val="001D41B9"/>
    <w:rsid w:val="001D49A1"/>
    <w:rsid w:val="001D7B73"/>
    <w:rsid w:val="001D7E94"/>
    <w:rsid w:val="001E10A2"/>
    <w:rsid w:val="001E1B24"/>
    <w:rsid w:val="001E26D2"/>
    <w:rsid w:val="001E2F5E"/>
    <w:rsid w:val="001E2FE2"/>
    <w:rsid w:val="001E461B"/>
    <w:rsid w:val="001E5A80"/>
    <w:rsid w:val="001E63FA"/>
    <w:rsid w:val="001E6B05"/>
    <w:rsid w:val="001E7967"/>
    <w:rsid w:val="001F08A9"/>
    <w:rsid w:val="001F2F70"/>
    <w:rsid w:val="001F3D9A"/>
    <w:rsid w:val="001F4C42"/>
    <w:rsid w:val="001F622E"/>
    <w:rsid w:val="001F6A38"/>
    <w:rsid w:val="001F6A6C"/>
    <w:rsid w:val="001F787E"/>
    <w:rsid w:val="002013D4"/>
    <w:rsid w:val="0020149B"/>
    <w:rsid w:val="00201541"/>
    <w:rsid w:val="00203065"/>
    <w:rsid w:val="00203AA5"/>
    <w:rsid w:val="00205B35"/>
    <w:rsid w:val="00206B3E"/>
    <w:rsid w:val="00206DEF"/>
    <w:rsid w:val="00207012"/>
    <w:rsid w:val="00210A14"/>
    <w:rsid w:val="0021394C"/>
    <w:rsid w:val="00213E6C"/>
    <w:rsid w:val="00214972"/>
    <w:rsid w:val="00214B8D"/>
    <w:rsid w:val="00216984"/>
    <w:rsid w:val="002171F2"/>
    <w:rsid w:val="002177AA"/>
    <w:rsid w:val="0022114E"/>
    <w:rsid w:val="00221CA4"/>
    <w:rsid w:val="0022295F"/>
    <w:rsid w:val="002245D8"/>
    <w:rsid w:val="002267C2"/>
    <w:rsid w:val="00227982"/>
    <w:rsid w:val="00232512"/>
    <w:rsid w:val="00232FB5"/>
    <w:rsid w:val="00233C80"/>
    <w:rsid w:val="00234A7A"/>
    <w:rsid w:val="002355C0"/>
    <w:rsid w:val="002356DB"/>
    <w:rsid w:val="00240663"/>
    <w:rsid w:val="00240A5B"/>
    <w:rsid w:val="002424BB"/>
    <w:rsid w:val="00245543"/>
    <w:rsid w:val="00245DC6"/>
    <w:rsid w:val="00246730"/>
    <w:rsid w:val="00247992"/>
    <w:rsid w:val="002500B0"/>
    <w:rsid w:val="00251718"/>
    <w:rsid w:val="00252748"/>
    <w:rsid w:val="002531C4"/>
    <w:rsid w:val="00260C91"/>
    <w:rsid w:val="00260FBA"/>
    <w:rsid w:val="00261193"/>
    <w:rsid w:val="00261351"/>
    <w:rsid w:val="002614D1"/>
    <w:rsid w:val="00262A77"/>
    <w:rsid w:val="00265BE3"/>
    <w:rsid w:val="00267B5E"/>
    <w:rsid w:val="00267E29"/>
    <w:rsid w:val="0027024D"/>
    <w:rsid w:val="0027089A"/>
    <w:rsid w:val="00272412"/>
    <w:rsid w:val="00272BAA"/>
    <w:rsid w:val="00272D7E"/>
    <w:rsid w:val="0027346A"/>
    <w:rsid w:val="00274151"/>
    <w:rsid w:val="00274C7C"/>
    <w:rsid w:val="00274F26"/>
    <w:rsid w:val="00275EE7"/>
    <w:rsid w:val="00275F54"/>
    <w:rsid w:val="002765CE"/>
    <w:rsid w:val="00277204"/>
    <w:rsid w:val="00277CF0"/>
    <w:rsid w:val="002805E5"/>
    <w:rsid w:val="002810E8"/>
    <w:rsid w:val="0028240E"/>
    <w:rsid w:val="0028297C"/>
    <w:rsid w:val="0028466A"/>
    <w:rsid w:val="00284C9F"/>
    <w:rsid w:val="002864F4"/>
    <w:rsid w:val="002876C8"/>
    <w:rsid w:val="00287CD4"/>
    <w:rsid w:val="002904E9"/>
    <w:rsid w:val="00290C5A"/>
    <w:rsid w:val="00290D4D"/>
    <w:rsid w:val="00291458"/>
    <w:rsid w:val="002917C5"/>
    <w:rsid w:val="00291BAF"/>
    <w:rsid w:val="0029228D"/>
    <w:rsid w:val="0029513C"/>
    <w:rsid w:val="00295E8B"/>
    <w:rsid w:val="00297BF6"/>
    <w:rsid w:val="002A119F"/>
    <w:rsid w:val="002A1BAA"/>
    <w:rsid w:val="002A30FA"/>
    <w:rsid w:val="002A4385"/>
    <w:rsid w:val="002A4989"/>
    <w:rsid w:val="002A5027"/>
    <w:rsid w:val="002A515A"/>
    <w:rsid w:val="002A5549"/>
    <w:rsid w:val="002A5EF4"/>
    <w:rsid w:val="002A625B"/>
    <w:rsid w:val="002A704E"/>
    <w:rsid w:val="002A710A"/>
    <w:rsid w:val="002B0C8E"/>
    <w:rsid w:val="002B103F"/>
    <w:rsid w:val="002B12FD"/>
    <w:rsid w:val="002B14FB"/>
    <w:rsid w:val="002B1782"/>
    <w:rsid w:val="002B29C2"/>
    <w:rsid w:val="002B33DB"/>
    <w:rsid w:val="002B4251"/>
    <w:rsid w:val="002B513A"/>
    <w:rsid w:val="002B6210"/>
    <w:rsid w:val="002B6FE8"/>
    <w:rsid w:val="002B774B"/>
    <w:rsid w:val="002B7CD1"/>
    <w:rsid w:val="002C1014"/>
    <w:rsid w:val="002C1606"/>
    <w:rsid w:val="002C2BCA"/>
    <w:rsid w:val="002C31A8"/>
    <w:rsid w:val="002C34AB"/>
    <w:rsid w:val="002C485F"/>
    <w:rsid w:val="002C4EA4"/>
    <w:rsid w:val="002C5123"/>
    <w:rsid w:val="002C55E4"/>
    <w:rsid w:val="002C6F4E"/>
    <w:rsid w:val="002C7E07"/>
    <w:rsid w:val="002D0ACC"/>
    <w:rsid w:val="002D0E10"/>
    <w:rsid w:val="002D11A3"/>
    <w:rsid w:val="002D1E10"/>
    <w:rsid w:val="002D1ECF"/>
    <w:rsid w:val="002D2648"/>
    <w:rsid w:val="002D2998"/>
    <w:rsid w:val="002D2EB7"/>
    <w:rsid w:val="002D316C"/>
    <w:rsid w:val="002D4B47"/>
    <w:rsid w:val="002D5449"/>
    <w:rsid w:val="002D62A7"/>
    <w:rsid w:val="002D64A0"/>
    <w:rsid w:val="002D7754"/>
    <w:rsid w:val="002E07F8"/>
    <w:rsid w:val="002E0C30"/>
    <w:rsid w:val="002E125D"/>
    <w:rsid w:val="002E161D"/>
    <w:rsid w:val="002E282F"/>
    <w:rsid w:val="002E2E68"/>
    <w:rsid w:val="002E3BA7"/>
    <w:rsid w:val="002E3C2F"/>
    <w:rsid w:val="002E4022"/>
    <w:rsid w:val="002E40CE"/>
    <w:rsid w:val="002E4765"/>
    <w:rsid w:val="002E490A"/>
    <w:rsid w:val="002E551F"/>
    <w:rsid w:val="002E715C"/>
    <w:rsid w:val="002F037A"/>
    <w:rsid w:val="002F0763"/>
    <w:rsid w:val="002F42E0"/>
    <w:rsid w:val="002F5B38"/>
    <w:rsid w:val="002F5E2D"/>
    <w:rsid w:val="002F7237"/>
    <w:rsid w:val="0030053A"/>
    <w:rsid w:val="00300706"/>
    <w:rsid w:val="00300866"/>
    <w:rsid w:val="00302DE6"/>
    <w:rsid w:val="003030DD"/>
    <w:rsid w:val="003033C8"/>
    <w:rsid w:val="00303B2F"/>
    <w:rsid w:val="0030511A"/>
    <w:rsid w:val="00305A9F"/>
    <w:rsid w:val="00305F13"/>
    <w:rsid w:val="003065FF"/>
    <w:rsid w:val="0030722B"/>
    <w:rsid w:val="003072B6"/>
    <w:rsid w:val="003079B1"/>
    <w:rsid w:val="00310CEF"/>
    <w:rsid w:val="0031109C"/>
    <w:rsid w:val="0031152C"/>
    <w:rsid w:val="0031432D"/>
    <w:rsid w:val="0031521C"/>
    <w:rsid w:val="0031530F"/>
    <w:rsid w:val="00315684"/>
    <w:rsid w:val="00315A32"/>
    <w:rsid w:val="003166F6"/>
    <w:rsid w:val="003172A3"/>
    <w:rsid w:val="00317779"/>
    <w:rsid w:val="00321F60"/>
    <w:rsid w:val="0032253D"/>
    <w:rsid w:val="00322AA7"/>
    <w:rsid w:val="00322BB0"/>
    <w:rsid w:val="00323B3A"/>
    <w:rsid w:val="00323C25"/>
    <w:rsid w:val="003242DE"/>
    <w:rsid w:val="0033136B"/>
    <w:rsid w:val="0033182E"/>
    <w:rsid w:val="0033353D"/>
    <w:rsid w:val="00334279"/>
    <w:rsid w:val="00336B8E"/>
    <w:rsid w:val="003371A2"/>
    <w:rsid w:val="00337BFE"/>
    <w:rsid w:val="003408E6"/>
    <w:rsid w:val="00342F70"/>
    <w:rsid w:val="0034367F"/>
    <w:rsid w:val="00343A8B"/>
    <w:rsid w:val="00343DDA"/>
    <w:rsid w:val="00343E28"/>
    <w:rsid w:val="0034421D"/>
    <w:rsid w:val="00346CDA"/>
    <w:rsid w:val="0035061C"/>
    <w:rsid w:val="003534EA"/>
    <w:rsid w:val="0035423D"/>
    <w:rsid w:val="00354DE9"/>
    <w:rsid w:val="003574D5"/>
    <w:rsid w:val="003578EE"/>
    <w:rsid w:val="00357E25"/>
    <w:rsid w:val="0036121F"/>
    <w:rsid w:val="00362E17"/>
    <w:rsid w:val="003649B2"/>
    <w:rsid w:val="00364B3C"/>
    <w:rsid w:val="003675C1"/>
    <w:rsid w:val="00367975"/>
    <w:rsid w:val="003713FC"/>
    <w:rsid w:val="003725C6"/>
    <w:rsid w:val="00372760"/>
    <w:rsid w:val="00373035"/>
    <w:rsid w:val="00375610"/>
    <w:rsid w:val="003756FE"/>
    <w:rsid w:val="00375AE8"/>
    <w:rsid w:val="00376375"/>
    <w:rsid w:val="00377F0B"/>
    <w:rsid w:val="00380175"/>
    <w:rsid w:val="003830C1"/>
    <w:rsid w:val="0038328A"/>
    <w:rsid w:val="00384B7D"/>
    <w:rsid w:val="00385053"/>
    <w:rsid w:val="003851AB"/>
    <w:rsid w:val="0038641F"/>
    <w:rsid w:val="003865F0"/>
    <w:rsid w:val="00386B1A"/>
    <w:rsid w:val="003872DE"/>
    <w:rsid w:val="003876EF"/>
    <w:rsid w:val="003911A4"/>
    <w:rsid w:val="00392031"/>
    <w:rsid w:val="00393581"/>
    <w:rsid w:val="003954F6"/>
    <w:rsid w:val="00395539"/>
    <w:rsid w:val="00395709"/>
    <w:rsid w:val="0039647A"/>
    <w:rsid w:val="003A081A"/>
    <w:rsid w:val="003A08D2"/>
    <w:rsid w:val="003A1261"/>
    <w:rsid w:val="003A1BB8"/>
    <w:rsid w:val="003A2FE8"/>
    <w:rsid w:val="003A31C0"/>
    <w:rsid w:val="003A4109"/>
    <w:rsid w:val="003A45A9"/>
    <w:rsid w:val="003A491F"/>
    <w:rsid w:val="003A54E7"/>
    <w:rsid w:val="003A71FC"/>
    <w:rsid w:val="003B058A"/>
    <w:rsid w:val="003B0AD7"/>
    <w:rsid w:val="003B0AE6"/>
    <w:rsid w:val="003B0C8E"/>
    <w:rsid w:val="003B0DAF"/>
    <w:rsid w:val="003B0E5C"/>
    <w:rsid w:val="003B10B8"/>
    <w:rsid w:val="003B3BCA"/>
    <w:rsid w:val="003B3CDE"/>
    <w:rsid w:val="003B41FD"/>
    <w:rsid w:val="003B4337"/>
    <w:rsid w:val="003B451F"/>
    <w:rsid w:val="003B5736"/>
    <w:rsid w:val="003B72C0"/>
    <w:rsid w:val="003B73F7"/>
    <w:rsid w:val="003B7C81"/>
    <w:rsid w:val="003B7F09"/>
    <w:rsid w:val="003C0B35"/>
    <w:rsid w:val="003C13A1"/>
    <w:rsid w:val="003C3165"/>
    <w:rsid w:val="003C32EF"/>
    <w:rsid w:val="003C40F2"/>
    <w:rsid w:val="003C4A2D"/>
    <w:rsid w:val="003C4B45"/>
    <w:rsid w:val="003C4BBC"/>
    <w:rsid w:val="003C5A52"/>
    <w:rsid w:val="003C5D87"/>
    <w:rsid w:val="003C73A6"/>
    <w:rsid w:val="003D1653"/>
    <w:rsid w:val="003D1988"/>
    <w:rsid w:val="003D2264"/>
    <w:rsid w:val="003D2373"/>
    <w:rsid w:val="003D32F7"/>
    <w:rsid w:val="003D4D1D"/>
    <w:rsid w:val="003D5359"/>
    <w:rsid w:val="003D6035"/>
    <w:rsid w:val="003D754A"/>
    <w:rsid w:val="003D7ECD"/>
    <w:rsid w:val="003E04BF"/>
    <w:rsid w:val="003E07EC"/>
    <w:rsid w:val="003E0B8B"/>
    <w:rsid w:val="003E2775"/>
    <w:rsid w:val="003E5976"/>
    <w:rsid w:val="003E6721"/>
    <w:rsid w:val="003F0A05"/>
    <w:rsid w:val="003F2404"/>
    <w:rsid w:val="003F388C"/>
    <w:rsid w:val="003F3F23"/>
    <w:rsid w:val="003F44DD"/>
    <w:rsid w:val="003F5ED6"/>
    <w:rsid w:val="003F60CF"/>
    <w:rsid w:val="003F6275"/>
    <w:rsid w:val="003F6294"/>
    <w:rsid w:val="003F65F3"/>
    <w:rsid w:val="003F7073"/>
    <w:rsid w:val="003F7987"/>
    <w:rsid w:val="003F7E8E"/>
    <w:rsid w:val="00401AD5"/>
    <w:rsid w:val="0040239F"/>
    <w:rsid w:val="00402F25"/>
    <w:rsid w:val="00403EE0"/>
    <w:rsid w:val="00404CC8"/>
    <w:rsid w:val="004066D4"/>
    <w:rsid w:val="00406E7E"/>
    <w:rsid w:val="004074E4"/>
    <w:rsid w:val="0040773F"/>
    <w:rsid w:val="00410C2A"/>
    <w:rsid w:val="00411255"/>
    <w:rsid w:val="004118BE"/>
    <w:rsid w:val="00413025"/>
    <w:rsid w:val="004140E0"/>
    <w:rsid w:val="004142DB"/>
    <w:rsid w:val="00416C28"/>
    <w:rsid w:val="004173FD"/>
    <w:rsid w:val="00417D59"/>
    <w:rsid w:val="00420021"/>
    <w:rsid w:val="00421345"/>
    <w:rsid w:val="00422229"/>
    <w:rsid w:val="004229B8"/>
    <w:rsid w:val="004238A3"/>
    <w:rsid w:val="00423D6B"/>
    <w:rsid w:val="0042515B"/>
    <w:rsid w:val="004254D2"/>
    <w:rsid w:val="004255D0"/>
    <w:rsid w:val="00425761"/>
    <w:rsid w:val="004262F2"/>
    <w:rsid w:val="00426EE5"/>
    <w:rsid w:val="004277BA"/>
    <w:rsid w:val="00430284"/>
    <w:rsid w:val="00430563"/>
    <w:rsid w:val="004307F3"/>
    <w:rsid w:val="00430862"/>
    <w:rsid w:val="00430BD4"/>
    <w:rsid w:val="004310A8"/>
    <w:rsid w:val="00431D15"/>
    <w:rsid w:val="00433540"/>
    <w:rsid w:val="004355F1"/>
    <w:rsid w:val="004366A2"/>
    <w:rsid w:val="00437A53"/>
    <w:rsid w:val="00437AA2"/>
    <w:rsid w:val="00437B30"/>
    <w:rsid w:val="00437BB3"/>
    <w:rsid w:val="0044080C"/>
    <w:rsid w:val="004410E9"/>
    <w:rsid w:val="004412E4"/>
    <w:rsid w:val="00442265"/>
    <w:rsid w:val="0044236B"/>
    <w:rsid w:val="0044272E"/>
    <w:rsid w:val="00442DEF"/>
    <w:rsid w:val="004437C2"/>
    <w:rsid w:val="00444B89"/>
    <w:rsid w:val="00444FA0"/>
    <w:rsid w:val="00445A4D"/>
    <w:rsid w:val="004478FD"/>
    <w:rsid w:val="00447954"/>
    <w:rsid w:val="00447E1E"/>
    <w:rsid w:val="00451CC7"/>
    <w:rsid w:val="00451D59"/>
    <w:rsid w:val="00451DAE"/>
    <w:rsid w:val="00451DAF"/>
    <w:rsid w:val="004520C6"/>
    <w:rsid w:val="0045256F"/>
    <w:rsid w:val="0045268E"/>
    <w:rsid w:val="00454661"/>
    <w:rsid w:val="004548B4"/>
    <w:rsid w:val="004552D6"/>
    <w:rsid w:val="004555D3"/>
    <w:rsid w:val="004556C5"/>
    <w:rsid w:val="004561A7"/>
    <w:rsid w:val="004563F6"/>
    <w:rsid w:val="004579AB"/>
    <w:rsid w:val="0046069F"/>
    <w:rsid w:val="00461352"/>
    <w:rsid w:val="004623E2"/>
    <w:rsid w:val="00463364"/>
    <w:rsid w:val="00463CF5"/>
    <w:rsid w:val="004640D5"/>
    <w:rsid w:val="00465413"/>
    <w:rsid w:val="004655E9"/>
    <w:rsid w:val="004669C7"/>
    <w:rsid w:val="00467865"/>
    <w:rsid w:val="00470DA8"/>
    <w:rsid w:val="00472CF5"/>
    <w:rsid w:val="00474781"/>
    <w:rsid w:val="00474B91"/>
    <w:rsid w:val="004750FE"/>
    <w:rsid w:val="00476A26"/>
    <w:rsid w:val="00477A4A"/>
    <w:rsid w:val="00480ABB"/>
    <w:rsid w:val="00480AE4"/>
    <w:rsid w:val="00480C8F"/>
    <w:rsid w:val="00480DAD"/>
    <w:rsid w:val="004816B1"/>
    <w:rsid w:val="004821E1"/>
    <w:rsid w:val="00482937"/>
    <w:rsid w:val="00482FC6"/>
    <w:rsid w:val="00483EE6"/>
    <w:rsid w:val="00486D52"/>
    <w:rsid w:val="004874F0"/>
    <w:rsid w:val="004901A7"/>
    <w:rsid w:val="004901E8"/>
    <w:rsid w:val="00490B00"/>
    <w:rsid w:val="004911DA"/>
    <w:rsid w:val="0049169E"/>
    <w:rsid w:val="00491957"/>
    <w:rsid w:val="004922E9"/>
    <w:rsid w:val="0049403F"/>
    <w:rsid w:val="00495498"/>
    <w:rsid w:val="00497F0C"/>
    <w:rsid w:val="004A27B7"/>
    <w:rsid w:val="004A2C17"/>
    <w:rsid w:val="004A2FF3"/>
    <w:rsid w:val="004A4C7E"/>
    <w:rsid w:val="004A56F5"/>
    <w:rsid w:val="004A73F4"/>
    <w:rsid w:val="004B029B"/>
    <w:rsid w:val="004B0594"/>
    <w:rsid w:val="004B0DC8"/>
    <w:rsid w:val="004B10EF"/>
    <w:rsid w:val="004B157F"/>
    <w:rsid w:val="004B33CC"/>
    <w:rsid w:val="004B3526"/>
    <w:rsid w:val="004B35B9"/>
    <w:rsid w:val="004B48D4"/>
    <w:rsid w:val="004B4A5F"/>
    <w:rsid w:val="004B4AD0"/>
    <w:rsid w:val="004B4E50"/>
    <w:rsid w:val="004B501D"/>
    <w:rsid w:val="004B6076"/>
    <w:rsid w:val="004B6287"/>
    <w:rsid w:val="004B7CC7"/>
    <w:rsid w:val="004B7D6F"/>
    <w:rsid w:val="004C1AD7"/>
    <w:rsid w:val="004C299F"/>
    <w:rsid w:val="004C3213"/>
    <w:rsid w:val="004C4216"/>
    <w:rsid w:val="004C4A50"/>
    <w:rsid w:val="004C56E5"/>
    <w:rsid w:val="004C7B90"/>
    <w:rsid w:val="004D1102"/>
    <w:rsid w:val="004D182A"/>
    <w:rsid w:val="004D1B44"/>
    <w:rsid w:val="004D1C21"/>
    <w:rsid w:val="004D2D25"/>
    <w:rsid w:val="004D2D32"/>
    <w:rsid w:val="004D31C3"/>
    <w:rsid w:val="004D3A61"/>
    <w:rsid w:val="004D4BF4"/>
    <w:rsid w:val="004D503E"/>
    <w:rsid w:val="004D654E"/>
    <w:rsid w:val="004D672D"/>
    <w:rsid w:val="004D75B6"/>
    <w:rsid w:val="004D7BEF"/>
    <w:rsid w:val="004E0CBB"/>
    <w:rsid w:val="004E1644"/>
    <w:rsid w:val="004E214F"/>
    <w:rsid w:val="004E23A1"/>
    <w:rsid w:val="004E26C7"/>
    <w:rsid w:val="004E36F8"/>
    <w:rsid w:val="004E6ADE"/>
    <w:rsid w:val="004F0453"/>
    <w:rsid w:val="004F062F"/>
    <w:rsid w:val="004F0EB0"/>
    <w:rsid w:val="004F2679"/>
    <w:rsid w:val="004F42D2"/>
    <w:rsid w:val="004F52E5"/>
    <w:rsid w:val="004F52FB"/>
    <w:rsid w:val="00500DF6"/>
    <w:rsid w:val="00500EE7"/>
    <w:rsid w:val="00500F2E"/>
    <w:rsid w:val="00502797"/>
    <w:rsid w:val="00502C64"/>
    <w:rsid w:val="005044A1"/>
    <w:rsid w:val="005073F3"/>
    <w:rsid w:val="00507881"/>
    <w:rsid w:val="005100F6"/>
    <w:rsid w:val="00510129"/>
    <w:rsid w:val="0051195A"/>
    <w:rsid w:val="00511C20"/>
    <w:rsid w:val="00511D69"/>
    <w:rsid w:val="00512355"/>
    <w:rsid w:val="00512557"/>
    <w:rsid w:val="00514513"/>
    <w:rsid w:val="0051494B"/>
    <w:rsid w:val="00515ED6"/>
    <w:rsid w:val="005162E9"/>
    <w:rsid w:val="00521CDC"/>
    <w:rsid w:val="005228D2"/>
    <w:rsid w:val="00523113"/>
    <w:rsid w:val="00523436"/>
    <w:rsid w:val="0052510F"/>
    <w:rsid w:val="00525CB6"/>
    <w:rsid w:val="00526A68"/>
    <w:rsid w:val="00526E6B"/>
    <w:rsid w:val="005274F3"/>
    <w:rsid w:val="00527A23"/>
    <w:rsid w:val="00527F4E"/>
    <w:rsid w:val="00530232"/>
    <w:rsid w:val="00530E3C"/>
    <w:rsid w:val="00530E66"/>
    <w:rsid w:val="00531CA2"/>
    <w:rsid w:val="0053274C"/>
    <w:rsid w:val="005352FC"/>
    <w:rsid w:val="00535C02"/>
    <w:rsid w:val="00535D67"/>
    <w:rsid w:val="0054044E"/>
    <w:rsid w:val="00540A72"/>
    <w:rsid w:val="00541896"/>
    <w:rsid w:val="00543AB7"/>
    <w:rsid w:val="00543BC5"/>
    <w:rsid w:val="00543D91"/>
    <w:rsid w:val="00544EB8"/>
    <w:rsid w:val="00545086"/>
    <w:rsid w:val="005460A2"/>
    <w:rsid w:val="0054693B"/>
    <w:rsid w:val="00546A38"/>
    <w:rsid w:val="005503D3"/>
    <w:rsid w:val="005507D4"/>
    <w:rsid w:val="00550989"/>
    <w:rsid w:val="00551B47"/>
    <w:rsid w:val="00552323"/>
    <w:rsid w:val="00553028"/>
    <w:rsid w:val="00553151"/>
    <w:rsid w:val="00553858"/>
    <w:rsid w:val="00554797"/>
    <w:rsid w:val="00555E67"/>
    <w:rsid w:val="00556444"/>
    <w:rsid w:val="0055720F"/>
    <w:rsid w:val="00557322"/>
    <w:rsid w:val="005579BE"/>
    <w:rsid w:val="005606D2"/>
    <w:rsid w:val="0056108A"/>
    <w:rsid w:val="0056120E"/>
    <w:rsid w:val="00562A39"/>
    <w:rsid w:val="00562C2C"/>
    <w:rsid w:val="00562DC4"/>
    <w:rsid w:val="005633F8"/>
    <w:rsid w:val="0056375D"/>
    <w:rsid w:val="00564687"/>
    <w:rsid w:val="00566802"/>
    <w:rsid w:val="005703C5"/>
    <w:rsid w:val="00571103"/>
    <w:rsid w:val="00571AA2"/>
    <w:rsid w:val="00572E96"/>
    <w:rsid w:val="00573846"/>
    <w:rsid w:val="0057443F"/>
    <w:rsid w:val="00574D97"/>
    <w:rsid w:val="00577016"/>
    <w:rsid w:val="00577179"/>
    <w:rsid w:val="005808F5"/>
    <w:rsid w:val="00580C45"/>
    <w:rsid w:val="00581205"/>
    <w:rsid w:val="00581435"/>
    <w:rsid w:val="00581D28"/>
    <w:rsid w:val="005833C7"/>
    <w:rsid w:val="0058352A"/>
    <w:rsid w:val="00583DC4"/>
    <w:rsid w:val="00584225"/>
    <w:rsid w:val="005843CB"/>
    <w:rsid w:val="00584BE7"/>
    <w:rsid w:val="00584F10"/>
    <w:rsid w:val="00584F1F"/>
    <w:rsid w:val="005907B9"/>
    <w:rsid w:val="00590FD0"/>
    <w:rsid w:val="0059240F"/>
    <w:rsid w:val="0059397F"/>
    <w:rsid w:val="00594B3C"/>
    <w:rsid w:val="00594DA7"/>
    <w:rsid w:val="00597359"/>
    <w:rsid w:val="005975A5"/>
    <w:rsid w:val="005A159E"/>
    <w:rsid w:val="005A283B"/>
    <w:rsid w:val="005A2D10"/>
    <w:rsid w:val="005A321F"/>
    <w:rsid w:val="005A37FC"/>
    <w:rsid w:val="005A4222"/>
    <w:rsid w:val="005A4404"/>
    <w:rsid w:val="005A4C73"/>
    <w:rsid w:val="005A4E04"/>
    <w:rsid w:val="005A518E"/>
    <w:rsid w:val="005A5255"/>
    <w:rsid w:val="005A6B0D"/>
    <w:rsid w:val="005A7767"/>
    <w:rsid w:val="005B0913"/>
    <w:rsid w:val="005B15A0"/>
    <w:rsid w:val="005B1CDE"/>
    <w:rsid w:val="005B28EA"/>
    <w:rsid w:val="005B2B39"/>
    <w:rsid w:val="005B7153"/>
    <w:rsid w:val="005B71FA"/>
    <w:rsid w:val="005C043E"/>
    <w:rsid w:val="005C0F62"/>
    <w:rsid w:val="005C1DF8"/>
    <w:rsid w:val="005C20D8"/>
    <w:rsid w:val="005C2A37"/>
    <w:rsid w:val="005C3104"/>
    <w:rsid w:val="005C4ED6"/>
    <w:rsid w:val="005C64B6"/>
    <w:rsid w:val="005C694E"/>
    <w:rsid w:val="005C6E69"/>
    <w:rsid w:val="005C7044"/>
    <w:rsid w:val="005C7CF3"/>
    <w:rsid w:val="005D0A8A"/>
    <w:rsid w:val="005D1045"/>
    <w:rsid w:val="005D10B0"/>
    <w:rsid w:val="005D1633"/>
    <w:rsid w:val="005D2109"/>
    <w:rsid w:val="005D21EA"/>
    <w:rsid w:val="005D2341"/>
    <w:rsid w:val="005D4B9F"/>
    <w:rsid w:val="005D4E58"/>
    <w:rsid w:val="005D5451"/>
    <w:rsid w:val="005D5553"/>
    <w:rsid w:val="005E1B99"/>
    <w:rsid w:val="005E2442"/>
    <w:rsid w:val="005E3F52"/>
    <w:rsid w:val="005E4311"/>
    <w:rsid w:val="005E47F7"/>
    <w:rsid w:val="005E48AF"/>
    <w:rsid w:val="005E5001"/>
    <w:rsid w:val="005E5697"/>
    <w:rsid w:val="005F0294"/>
    <w:rsid w:val="005F1238"/>
    <w:rsid w:val="005F1C3A"/>
    <w:rsid w:val="005F3397"/>
    <w:rsid w:val="005F350A"/>
    <w:rsid w:val="005F3A42"/>
    <w:rsid w:val="005F69D9"/>
    <w:rsid w:val="006014E8"/>
    <w:rsid w:val="00601A79"/>
    <w:rsid w:val="00601DD7"/>
    <w:rsid w:val="00602503"/>
    <w:rsid w:val="0060288D"/>
    <w:rsid w:val="00603195"/>
    <w:rsid w:val="006044AF"/>
    <w:rsid w:val="00604EF6"/>
    <w:rsid w:val="0060573F"/>
    <w:rsid w:val="006070F3"/>
    <w:rsid w:val="006071A9"/>
    <w:rsid w:val="0061056B"/>
    <w:rsid w:val="00610FEF"/>
    <w:rsid w:val="006111FF"/>
    <w:rsid w:val="0061296B"/>
    <w:rsid w:val="00613D3A"/>
    <w:rsid w:val="006140B7"/>
    <w:rsid w:val="00614E5D"/>
    <w:rsid w:val="00615A53"/>
    <w:rsid w:val="00615CE2"/>
    <w:rsid w:val="00616450"/>
    <w:rsid w:val="006170F5"/>
    <w:rsid w:val="006176CF"/>
    <w:rsid w:val="00617C33"/>
    <w:rsid w:val="00617F11"/>
    <w:rsid w:val="006207D4"/>
    <w:rsid w:val="006209B5"/>
    <w:rsid w:val="006211B6"/>
    <w:rsid w:val="00622E58"/>
    <w:rsid w:val="006231A3"/>
    <w:rsid w:val="00624F09"/>
    <w:rsid w:val="00625459"/>
    <w:rsid w:val="00626A6F"/>
    <w:rsid w:val="00627D86"/>
    <w:rsid w:val="006315D4"/>
    <w:rsid w:val="00632B5A"/>
    <w:rsid w:val="006366BA"/>
    <w:rsid w:val="00636FDB"/>
    <w:rsid w:val="0063750D"/>
    <w:rsid w:val="006418A9"/>
    <w:rsid w:val="006419A4"/>
    <w:rsid w:val="006426A4"/>
    <w:rsid w:val="00643E23"/>
    <w:rsid w:val="0064429F"/>
    <w:rsid w:val="00644874"/>
    <w:rsid w:val="006451DF"/>
    <w:rsid w:val="0064549C"/>
    <w:rsid w:val="00645BB9"/>
    <w:rsid w:val="0064667C"/>
    <w:rsid w:val="0065024B"/>
    <w:rsid w:val="00651ADF"/>
    <w:rsid w:val="0065337F"/>
    <w:rsid w:val="006540D9"/>
    <w:rsid w:val="00656847"/>
    <w:rsid w:val="006626AE"/>
    <w:rsid w:val="00663D13"/>
    <w:rsid w:val="006642CD"/>
    <w:rsid w:val="006642D8"/>
    <w:rsid w:val="00664383"/>
    <w:rsid w:val="00665C8C"/>
    <w:rsid w:val="00666027"/>
    <w:rsid w:val="00666BB7"/>
    <w:rsid w:val="006704B9"/>
    <w:rsid w:val="006709B1"/>
    <w:rsid w:val="00670DFE"/>
    <w:rsid w:val="00671579"/>
    <w:rsid w:val="00671B82"/>
    <w:rsid w:val="00671C8A"/>
    <w:rsid w:val="0067201F"/>
    <w:rsid w:val="00672701"/>
    <w:rsid w:val="00674E1F"/>
    <w:rsid w:val="006756F4"/>
    <w:rsid w:val="006759BC"/>
    <w:rsid w:val="0067626D"/>
    <w:rsid w:val="00676444"/>
    <w:rsid w:val="006769C4"/>
    <w:rsid w:val="00677342"/>
    <w:rsid w:val="0067769B"/>
    <w:rsid w:val="00677708"/>
    <w:rsid w:val="00677B83"/>
    <w:rsid w:val="0068044A"/>
    <w:rsid w:val="0068045C"/>
    <w:rsid w:val="00680C33"/>
    <w:rsid w:val="0068103E"/>
    <w:rsid w:val="00683604"/>
    <w:rsid w:val="006846AD"/>
    <w:rsid w:val="00686842"/>
    <w:rsid w:val="00693547"/>
    <w:rsid w:val="0069355F"/>
    <w:rsid w:val="006941E5"/>
    <w:rsid w:val="006947FF"/>
    <w:rsid w:val="00695962"/>
    <w:rsid w:val="00695AFD"/>
    <w:rsid w:val="006A10F8"/>
    <w:rsid w:val="006A2D68"/>
    <w:rsid w:val="006A36D8"/>
    <w:rsid w:val="006A38CD"/>
    <w:rsid w:val="006A3C33"/>
    <w:rsid w:val="006A4539"/>
    <w:rsid w:val="006A4E6A"/>
    <w:rsid w:val="006A4E7A"/>
    <w:rsid w:val="006A53D0"/>
    <w:rsid w:val="006A5703"/>
    <w:rsid w:val="006A599F"/>
    <w:rsid w:val="006A5B08"/>
    <w:rsid w:val="006A5B82"/>
    <w:rsid w:val="006A5D76"/>
    <w:rsid w:val="006A5E65"/>
    <w:rsid w:val="006A67EA"/>
    <w:rsid w:val="006A77AF"/>
    <w:rsid w:val="006A7D97"/>
    <w:rsid w:val="006B09D6"/>
    <w:rsid w:val="006B0F35"/>
    <w:rsid w:val="006B1ADE"/>
    <w:rsid w:val="006B3B98"/>
    <w:rsid w:val="006B3D67"/>
    <w:rsid w:val="006B415D"/>
    <w:rsid w:val="006B53C8"/>
    <w:rsid w:val="006B5FBF"/>
    <w:rsid w:val="006B6034"/>
    <w:rsid w:val="006B605B"/>
    <w:rsid w:val="006B77AF"/>
    <w:rsid w:val="006B7DC1"/>
    <w:rsid w:val="006C0AD2"/>
    <w:rsid w:val="006C0ADE"/>
    <w:rsid w:val="006C14FB"/>
    <w:rsid w:val="006C188B"/>
    <w:rsid w:val="006C28F8"/>
    <w:rsid w:val="006C37C8"/>
    <w:rsid w:val="006C4585"/>
    <w:rsid w:val="006C4B90"/>
    <w:rsid w:val="006C6C7F"/>
    <w:rsid w:val="006C745E"/>
    <w:rsid w:val="006D08F6"/>
    <w:rsid w:val="006D0AFB"/>
    <w:rsid w:val="006D27A0"/>
    <w:rsid w:val="006D310A"/>
    <w:rsid w:val="006D31BC"/>
    <w:rsid w:val="006D355B"/>
    <w:rsid w:val="006D3E31"/>
    <w:rsid w:val="006D42C5"/>
    <w:rsid w:val="006D5677"/>
    <w:rsid w:val="006D63BE"/>
    <w:rsid w:val="006D70E2"/>
    <w:rsid w:val="006D79ED"/>
    <w:rsid w:val="006E104D"/>
    <w:rsid w:val="006E1CD4"/>
    <w:rsid w:val="006E2F70"/>
    <w:rsid w:val="006E3218"/>
    <w:rsid w:val="006E3713"/>
    <w:rsid w:val="006E3735"/>
    <w:rsid w:val="006E5A08"/>
    <w:rsid w:val="006E5CD0"/>
    <w:rsid w:val="006E69C0"/>
    <w:rsid w:val="006E6D06"/>
    <w:rsid w:val="006E6ED1"/>
    <w:rsid w:val="006E7E89"/>
    <w:rsid w:val="006F2461"/>
    <w:rsid w:val="006F2A58"/>
    <w:rsid w:val="006F2C35"/>
    <w:rsid w:val="006F3037"/>
    <w:rsid w:val="006F31D9"/>
    <w:rsid w:val="006F703F"/>
    <w:rsid w:val="006F74C2"/>
    <w:rsid w:val="006F7777"/>
    <w:rsid w:val="007019E0"/>
    <w:rsid w:val="00701B06"/>
    <w:rsid w:val="007020B6"/>
    <w:rsid w:val="007022B1"/>
    <w:rsid w:val="007028B5"/>
    <w:rsid w:val="007032C3"/>
    <w:rsid w:val="00703747"/>
    <w:rsid w:val="00703AEA"/>
    <w:rsid w:val="00703D92"/>
    <w:rsid w:val="00704079"/>
    <w:rsid w:val="00704B77"/>
    <w:rsid w:val="00705D71"/>
    <w:rsid w:val="007060AF"/>
    <w:rsid w:val="007062EE"/>
    <w:rsid w:val="007064D6"/>
    <w:rsid w:val="0070679D"/>
    <w:rsid w:val="00706F26"/>
    <w:rsid w:val="00707036"/>
    <w:rsid w:val="00712094"/>
    <w:rsid w:val="007144F7"/>
    <w:rsid w:val="00714853"/>
    <w:rsid w:val="00714FC8"/>
    <w:rsid w:val="00715CD2"/>
    <w:rsid w:val="007163E0"/>
    <w:rsid w:val="00717E3E"/>
    <w:rsid w:val="00720365"/>
    <w:rsid w:val="0072207A"/>
    <w:rsid w:val="00722301"/>
    <w:rsid w:val="007249A3"/>
    <w:rsid w:val="0072503F"/>
    <w:rsid w:val="00726234"/>
    <w:rsid w:val="007300D9"/>
    <w:rsid w:val="00730404"/>
    <w:rsid w:val="00730C99"/>
    <w:rsid w:val="00731322"/>
    <w:rsid w:val="00732368"/>
    <w:rsid w:val="00732A61"/>
    <w:rsid w:val="00732F6B"/>
    <w:rsid w:val="00733D6B"/>
    <w:rsid w:val="00734280"/>
    <w:rsid w:val="0073435E"/>
    <w:rsid w:val="00734A33"/>
    <w:rsid w:val="00734A49"/>
    <w:rsid w:val="00736EBA"/>
    <w:rsid w:val="00740F49"/>
    <w:rsid w:val="007427B9"/>
    <w:rsid w:val="00744081"/>
    <w:rsid w:val="0074444F"/>
    <w:rsid w:val="00745C38"/>
    <w:rsid w:val="00746E5E"/>
    <w:rsid w:val="00747873"/>
    <w:rsid w:val="007514AD"/>
    <w:rsid w:val="00751604"/>
    <w:rsid w:val="0075166B"/>
    <w:rsid w:val="007522A4"/>
    <w:rsid w:val="007523D9"/>
    <w:rsid w:val="00752D9D"/>
    <w:rsid w:val="00753E4A"/>
    <w:rsid w:val="00753E58"/>
    <w:rsid w:val="00754EC9"/>
    <w:rsid w:val="00754F37"/>
    <w:rsid w:val="00756466"/>
    <w:rsid w:val="00757133"/>
    <w:rsid w:val="00757810"/>
    <w:rsid w:val="00757F41"/>
    <w:rsid w:val="007606D4"/>
    <w:rsid w:val="007618EE"/>
    <w:rsid w:val="00761A1C"/>
    <w:rsid w:val="007620E7"/>
    <w:rsid w:val="00763D68"/>
    <w:rsid w:val="00763E43"/>
    <w:rsid w:val="00764BA7"/>
    <w:rsid w:val="00765522"/>
    <w:rsid w:val="00765625"/>
    <w:rsid w:val="00765837"/>
    <w:rsid w:val="00765B0A"/>
    <w:rsid w:val="0076639D"/>
    <w:rsid w:val="00766936"/>
    <w:rsid w:val="00766B87"/>
    <w:rsid w:val="00766DF9"/>
    <w:rsid w:val="007675FC"/>
    <w:rsid w:val="00770302"/>
    <w:rsid w:val="00770553"/>
    <w:rsid w:val="0077089F"/>
    <w:rsid w:val="00771484"/>
    <w:rsid w:val="00776667"/>
    <w:rsid w:val="00777D5E"/>
    <w:rsid w:val="00777F39"/>
    <w:rsid w:val="00780E7B"/>
    <w:rsid w:val="0078216F"/>
    <w:rsid w:val="007824CC"/>
    <w:rsid w:val="00782ACB"/>
    <w:rsid w:val="007833A7"/>
    <w:rsid w:val="007841F8"/>
    <w:rsid w:val="0078695D"/>
    <w:rsid w:val="00786BCF"/>
    <w:rsid w:val="0078763C"/>
    <w:rsid w:val="00792C5F"/>
    <w:rsid w:val="00792E33"/>
    <w:rsid w:val="00797209"/>
    <w:rsid w:val="00797EA1"/>
    <w:rsid w:val="007A088A"/>
    <w:rsid w:val="007A2339"/>
    <w:rsid w:val="007A2C59"/>
    <w:rsid w:val="007A2DC7"/>
    <w:rsid w:val="007A3016"/>
    <w:rsid w:val="007A334A"/>
    <w:rsid w:val="007A3460"/>
    <w:rsid w:val="007A34D4"/>
    <w:rsid w:val="007A34DB"/>
    <w:rsid w:val="007A3F25"/>
    <w:rsid w:val="007A4E9A"/>
    <w:rsid w:val="007A5160"/>
    <w:rsid w:val="007A51BF"/>
    <w:rsid w:val="007A5747"/>
    <w:rsid w:val="007A61C1"/>
    <w:rsid w:val="007A65BF"/>
    <w:rsid w:val="007A737C"/>
    <w:rsid w:val="007B1390"/>
    <w:rsid w:val="007B39FF"/>
    <w:rsid w:val="007B3A39"/>
    <w:rsid w:val="007B453B"/>
    <w:rsid w:val="007B4E05"/>
    <w:rsid w:val="007B5514"/>
    <w:rsid w:val="007B5638"/>
    <w:rsid w:val="007B6284"/>
    <w:rsid w:val="007B62A6"/>
    <w:rsid w:val="007B66F1"/>
    <w:rsid w:val="007B6860"/>
    <w:rsid w:val="007B70F7"/>
    <w:rsid w:val="007B7911"/>
    <w:rsid w:val="007C003F"/>
    <w:rsid w:val="007C05B7"/>
    <w:rsid w:val="007C0FAC"/>
    <w:rsid w:val="007C2D4A"/>
    <w:rsid w:val="007C381C"/>
    <w:rsid w:val="007C3B72"/>
    <w:rsid w:val="007C4601"/>
    <w:rsid w:val="007C4829"/>
    <w:rsid w:val="007C5A8C"/>
    <w:rsid w:val="007C5E2E"/>
    <w:rsid w:val="007C5E86"/>
    <w:rsid w:val="007C6AE3"/>
    <w:rsid w:val="007C75D1"/>
    <w:rsid w:val="007C7C78"/>
    <w:rsid w:val="007D04EA"/>
    <w:rsid w:val="007D0573"/>
    <w:rsid w:val="007D06E2"/>
    <w:rsid w:val="007D0C37"/>
    <w:rsid w:val="007D0CB4"/>
    <w:rsid w:val="007D135D"/>
    <w:rsid w:val="007D24C0"/>
    <w:rsid w:val="007D2AD1"/>
    <w:rsid w:val="007D2DB8"/>
    <w:rsid w:val="007D3F1E"/>
    <w:rsid w:val="007D52AE"/>
    <w:rsid w:val="007D565B"/>
    <w:rsid w:val="007D5A4C"/>
    <w:rsid w:val="007D5FA9"/>
    <w:rsid w:val="007D64A6"/>
    <w:rsid w:val="007D67EE"/>
    <w:rsid w:val="007D70E3"/>
    <w:rsid w:val="007D762C"/>
    <w:rsid w:val="007E033A"/>
    <w:rsid w:val="007E0B06"/>
    <w:rsid w:val="007E0D26"/>
    <w:rsid w:val="007E13DE"/>
    <w:rsid w:val="007E1637"/>
    <w:rsid w:val="007E1834"/>
    <w:rsid w:val="007E33AA"/>
    <w:rsid w:val="007E41C1"/>
    <w:rsid w:val="007E4A4C"/>
    <w:rsid w:val="007E5258"/>
    <w:rsid w:val="007E5E4D"/>
    <w:rsid w:val="007E69E6"/>
    <w:rsid w:val="007E74DD"/>
    <w:rsid w:val="007E795F"/>
    <w:rsid w:val="007E7B74"/>
    <w:rsid w:val="007E7D44"/>
    <w:rsid w:val="007F068C"/>
    <w:rsid w:val="007F089A"/>
    <w:rsid w:val="007F1211"/>
    <w:rsid w:val="007F195D"/>
    <w:rsid w:val="007F241F"/>
    <w:rsid w:val="007F307E"/>
    <w:rsid w:val="007F3A81"/>
    <w:rsid w:val="007F3DD6"/>
    <w:rsid w:val="007F709D"/>
    <w:rsid w:val="008000C6"/>
    <w:rsid w:val="00800EB2"/>
    <w:rsid w:val="00801E35"/>
    <w:rsid w:val="0080282F"/>
    <w:rsid w:val="00802E4F"/>
    <w:rsid w:val="0080305F"/>
    <w:rsid w:val="008033FE"/>
    <w:rsid w:val="008035D1"/>
    <w:rsid w:val="00804109"/>
    <w:rsid w:val="00804645"/>
    <w:rsid w:val="00804860"/>
    <w:rsid w:val="00804FEC"/>
    <w:rsid w:val="008050C3"/>
    <w:rsid w:val="0080593E"/>
    <w:rsid w:val="00805DB4"/>
    <w:rsid w:val="00805F54"/>
    <w:rsid w:val="008065AA"/>
    <w:rsid w:val="00807807"/>
    <w:rsid w:val="00810A6B"/>
    <w:rsid w:val="00810EF8"/>
    <w:rsid w:val="00810F50"/>
    <w:rsid w:val="00811D36"/>
    <w:rsid w:val="00812E01"/>
    <w:rsid w:val="00820D02"/>
    <w:rsid w:val="0082109E"/>
    <w:rsid w:val="00821C97"/>
    <w:rsid w:val="008226CE"/>
    <w:rsid w:val="00822DA3"/>
    <w:rsid w:val="00823187"/>
    <w:rsid w:val="00823887"/>
    <w:rsid w:val="00824F58"/>
    <w:rsid w:val="008265B2"/>
    <w:rsid w:val="00826B11"/>
    <w:rsid w:val="008273A6"/>
    <w:rsid w:val="0083072E"/>
    <w:rsid w:val="00830EFD"/>
    <w:rsid w:val="00831148"/>
    <w:rsid w:val="008325D5"/>
    <w:rsid w:val="00832EF2"/>
    <w:rsid w:val="00833294"/>
    <w:rsid w:val="00833474"/>
    <w:rsid w:val="00834182"/>
    <w:rsid w:val="008345AC"/>
    <w:rsid w:val="008345D5"/>
    <w:rsid w:val="00835387"/>
    <w:rsid w:val="0083544F"/>
    <w:rsid w:val="008354A7"/>
    <w:rsid w:val="00836091"/>
    <w:rsid w:val="00840CC0"/>
    <w:rsid w:val="00840DCA"/>
    <w:rsid w:val="00842E74"/>
    <w:rsid w:val="00842F07"/>
    <w:rsid w:val="00843541"/>
    <w:rsid w:val="00845025"/>
    <w:rsid w:val="008463B2"/>
    <w:rsid w:val="008469B3"/>
    <w:rsid w:val="008470D0"/>
    <w:rsid w:val="00847238"/>
    <w:rsid w:val="0084761C"/>
    <w:rsid w:val="0085005A"/>
    <w:rsid w:val="0085040B"/>
    <w:rsid w:val="00850AA7"/>
    <w:rsid w:val="00850ACA"/>
    <w:rsid w:val="00851280"/>
    <w:rsid w:val="00851AF5"/>
    <w:rsid w:val="008520F4"/>
    <w:rsid w:val="00852D07"/>
    <w:rsid w:val="00853661"/>
    <w:rsid w:val="00854369"/>
    <w:rsid w:val="00854EDD"/>
    <w:rsid w:val="00855285"/>
    <w:rsid w:val="0085724B"/>
    <w:rsid w:val="008573C5"/>
    <w:rsid w:val="00857B26"/>
    <w:rsid w:val="00857F1A"/>
    <w:rsid w:val="00857F2E"/>
    <w:rsid w:val="0086026E"/>
    <w:rsid w:val="008614E8"/>
    <w:rsid w:val="008636B7"/>
    <w:rsid w:val="008636E9"/>
    <w:rsid w:val="00863BC4"/>
    <w:rsid w:val="00863D40"/>
    <w:rsid w:val="008643DD"/>
    <w:rsid w:val="00865800"/>
    <w:rsid w:val="00870A4A"/>
    <w:rsid w:val="00873135"/>
    <w:rsid w:val="00874E89"/>
    <w:rsid w:val="00874E96"/>
    <w:rsid w:val="00875291"/>
    <w:rsid w:val="00875801"/>
    <w:rsid w:val="008765ED"/>
    <w:rsid w:val="00880396"/>
    <w:rsid w:val="008808C9"/>
    <w:rsid w:val="00880A2C"/>
    <w:rsid w:val="00881721"/>
    <w:rsid w:val="008820D2"/>
    <w:rsid w:val="008821C2"/>
    <w:rsid w:val="008830BC"/>
    <w:rsid w:val="008838F4"/>
    <w:rsid w:val="00883C1B"/>
    <w:rsid w:val="008851DC"/>
    <w:rsid w:val="008854F8"/>
    <w:rsid w:val="008855F3"/>
    <w:rsid w:val="00886692"/>
    <w:rsid w:val="008906C5"/>
    <w:rsid w:val="00890C79"/>
    <w:rsid w:val="008916C8"/>
    <w:rsid w:val="008918DC"/>
    <w:rsid w:val="00892977"/>
    <w:rsid w:val="00892E4C"/>
    <w:rsid w:val="008930DE"/>
    <w:rsid w:val="008932AC"/>
    <w:rsid w:val="008939F3"/>
    <w:rsid w:val="008940E6"/>
    <w:rsid w:val="0089500A"/>
    <w:rsid w:val="008956CD"/>
    <w:rsid w:val="00895C4E"/>
    <w:rsid w:val="00895EAF"/>
    <w:rsid w:val="0089610A"/>
    <w:rsid w:val="008A0379"/>
    <w:rsid w:val="008A0563"/>
    <w:rsid w:val="008A0FD9"/>
    <w:rsid w:val="008A24C6"/>
    <w:rsid w:val="008A48A8"/>
    <w:rsid w:val="008A5215"/>
    <w:rsid w:val="008A6CAA"/>
    <w:rsid w:val="008B14D9"/>
    <w:rsid w:val="008B2684"/>
    <w:rsid w:val="008B2F0E"/>
    <w:rsid w:val="008B3975"/>
    <w:rsid w:val="008B4000"/>
    <w:rsid w:val="008B5C19"/>
    <w:rsid w:val="008B6208"/>
    <w:rsid w:val="008B7453"/>
    <w:rsid w:val="008B75E6"/>
    <w:rsid w:val="008B7A61"/>
    <w:rsid w:val="008C11D9"/>
    <w:rsid w:val="008C11DF"/>
    <w:rsid w:val="008C18E0"/>
    <w:rsid w:val="008C1C03"/>
    <w:rsid w:val="008C1E3B"/>
    <w:rsid w:val="008C2119"/>
    <w:rsid w:val="008C2298"/>
    <w:rsid w:val="008C32FD"/>
    <w:rsid w:val="008C3EFF"/>
    <w:rsid w:val="008C5627"/>
    <w:rsid w:val="008C58A5"/>
    <w:rsid w:val="008C5D46"/>
    <w:rsid w:val="008C627D"/>
    <w:rsid w:val="008C6A7D"/>
    <w:rsid w:val="008D03FC"/>
    <w:rsid w:val="008D077C"/>
    <w:rsid w:val="008D0A23"/>
    <w:rsid w:val="008D0F89"/>
    <w:rsid w:val="008D239A"/>
    <w:rsid w:val="008D2898"/>
    <w:rsid w:val="008D2A13"/>
    <w:rsid w:val="008D30DD"/>
    <w:rsid w:val="008D429D"/>
    <w:rsid w:val="008D4852"/>
    <w:rsid w:val="008D4EC6"/>
    <w:rsid w:val="008D51E8"/>
    <w:rsid w:val="008D643F"/>
    <w:rsid w:val="008D6C2D"/>
    <w:rsid w:val="008D6ECF"/>
    <w:rsid w:val="008D7DA5"/>
    <w:rsid w:val="008E192C"/>
    <w:rsid w:val="008E24BB"/>
    <w:rsid w:val="008E3083"/>
    <w:rsid w:val="008E3359"/>
    <w:rsid w:val="008E3483"/>
    <w:rsid w:val="008E40BD"/>
    <w:rsid w:val="008E4436"/>
    <w:rsid w:val="008E4633"/>
    <w:rsid w:val="008E47A5"/>
    <w:rsid w:val="008E47CB"/>
    <w:rsid w:val="008E5457"/>
    <w:rsid w:val="008E5AEB"/>
    <w:rsid w:val="008E5D44"/>
    <w:rsid w:val="008E66F4"/>
    <w:rsid w:val="008E70E0"/>
    <w:rsid w:val="008E7771"/>
    <w:rsid w:val="008F05E5"/>
    <w:rsid w:val="008F1461"/>
    <w:rsid w:val="008F1628"/>
    <w:rsid w:val="008F17EB"/>
    <w:rsid w:val="008F1DD8"/>
    <w:rsid w:val="008F3796"/>
    <w:rsid w:val="008F3E49"/>
    <w:rsid w:val="008F5CC1"/>
    <w:rsid w:val="008F75C5"/>
    <w:rsid w:val="00900FCF"/>
    <w:rsid w:val="00901E64"/>
    <w:rsid w:val="0090221A"/>
    <w:rsid w:val="009029F3"/>
    <w:rsid w:val="0090452D"/>
    <w:rsid w:val="00904D63"/>
    <w:rsid w:val="009054AC"/>
    <w:rsid w:val="00905A5F"/>
    <w:rsid w:val="00905A62"/>
    <w:rsid w:val="00905D1C"/>
    <w:rsid w:val="009074A1"/>
    <w:rsid w:val="00910FAD"/>
    <w:rsid w:val="00911002"/>
    <w:rsid w:val="009118D0"/>
    <w:rsid w:val="009125E9"/>
    <w:rsid w:val="00912813"/>
    <w:rsid w:val="0091327B"/>
    <w:rsid w:val="0091380D"/>
    <w:rsid w:val="00913F9F"/>
    <w:rsid w:val="00914CA7"/>
    <w:rsid w:val="00915ECD"/>
    <w:rsid w:val="009164C0"/>
    <w:rsid w:val="00916E89"/>
    <w:rsid w:val="00916F46"/>
    <w:rsid w:val="00917713"/>
    <w:rsid w:val="00920192"/>
    <w:rsid w:val="0092317B"/>
    <w:rsid w:val="0092357F"/>
    <w:rsid w:val="00924E8B"/>
    <w:rsid w:val="00925120"/>
    <w:rsid w:val="0092515D"/>
    <w:rsid w:val="009254AD"/>
    <w:rsid w:val="00925675"/>
    <w:rsid w:val="00925DD7"/>
    <w:rsid w:val="009267D9"/>
    <w:rsid w:val="00927FC0"/>
    <w:rsid w:val="009303D2"/>
    <w:rsid w:val="00930C38"/>
    <w:rsid w:val="00930C6C"/>
    <w:rsid w:val="00930F36"/>
    <w:rsid w:val="0093189D"/>
    <w:rsid w:val="00932687"/>
    <w:rsid w:val="00933936"/>
    <w:rsid w:val="009340AC"/>
    <w:rsid w:val="00935F3F"/>
    <w:rsid w:val="00936BDF"/>
    <w:rsid w:val="009375E2"/>
    <w:rsid w:val="00940557"/>
    <w:rsid w:val="009419B3"/>
    <w:rsid w:val="009458BB"/>
    <w:rsid w:val="00945CD6"/>
    <w:rsid w:val="0094610A"/>
    <w:rsid w:val="00946E17"/>
    <w:rsid w:val="009470D4"/>
    <w:rsid w:val="00947C11"/>
    <w:rsid w:val="00947D46"/>
    <w:rsid w:val="00950A8E"/>
    <w:rsid w:val="00951029"/>
    <w:rsid w:val="00951E05"/>
    <w:rsid w:val="00953768"/>
    <w:rsid w:val="0095445B"/>
    <w:rsid w:val="00954EDC"/>
    <w:rsid w:val="00955C68"/>
    <w:rsid w:val="0095694E"/>
    <w:rsid w:val="00956C5E"/>
    <w:rsid w:val="009601DA"/>
    <w:rsid w:val="009609A5"/>
    <w:rsid w:val="00962466"/>
    <w:rsid w:val="00962540"/>
    <w:rsid w:val="00963D84"/>
    <w:rsid w:val="00963DA8"/>
    <w:rsid w:val="00964304"/>
    <w:rsid w:val="00964A1A"/>
    <w:rsid w:val="00965852"/>
    <w:rsid w:val="0096692A"/>
    <w:rsid w:val="00966B30"/>
    <w:rsid w:val="009679F2"/>
    <w:rsid w:val="00967EFF"/>
    <w:rsid w:val="00970FD1"/>
    <w:rsid w:val="00971E68"/>
    <w:rsid w:val="00972DFE"/>
    <w:rsid w:val="0097300F"/>
    <w:rsid w:val="00973ADB"/>
    <w:rsid w:val="0097729C"/>
    <w:rsid w:val="00977877"/>
    <w:rsid w:val="0098027D"/>
    <w:rsid w:val="00980452"/>
    <w:rsid w:val="00980840"/>
    <w:rsid w:val="00981C2D"/>
    <w:rsid w:val="00981C5A"/>
    <w:rsid w:val="0098238F"/>
    <w:rsid w:val="00982C7A"/>
    <w:rsid w:val="00984BC4"/>
    <w:rsid w:val="00984C45"/>
    <w:rsid w:val="009855B5"/>
    <w:rsid w:val="0098575A"/>
    <w:rsid w:val="00985D61"/>
    <w:rsid w:val="00985FA1"/>
    <w:rsid w:val="00986769"/>
    <w:rsid w:val="00987094"/>
    <w:rsid w:val="0098729B"/>
    <w:rsid w:val="0098729D"/>
    <w:rsid w:val="00987A91"/>
    <w:rsid w:val="00987E50"/>
    <w:rsid w:val="0099033F"/>
    <w:rsid w:val="00990538"/>
    <w:rsid w:val="00991445"/>
    <w:rsid w:val="0099262D"/>
    <w:rsid w:val="009927B0"/>
    <w:rsid w:val="009948B3"/>
    <w:rsid w:val="0099598F"/>
    <w:rsid w:val="00996551"/>
    <w:rsid w:val="00997084"/>
    <w:rsid w:val="009A0378"/>
    <w:rsid w:val="009A0E42"/>
    <w:rsid w:val="009A1949"/>
    <w:rsid w:val="009A1996"/>
    <w:rsid w:val="009A1BAA"/>
    <w:rsid w:val="009A20E4"/>
    <w:rsid w:val="009A22E7"/>
    <w:rsid w:val="009A23E0"/>
    <w:rsid w:val="009A3BF9"/>
    <w:rsid w:val="009A43AC"/>
    <w:rsid w:val="009A4637"/>
    <w:rsid w:val="009A4A0D"/>
    <w:rsid w:val="009A5134"/>
    <w:rsid w:val="009A575E"/>
    <w:rsid w:val="009B0F50"/>
    <w:rsid w:val="009B204F"/>
    <w:rsid w:val="009B6160"/>
    <w:rsid w:val="009B6477"/>
    <w:rsid w:val="009B6629"/>
    <w:rsid w:val="009B734D"/>
    <w:rsid w:val="009C064E"/>
    <w:rsid w:val="009C06FE"/>
    <w:rsid w:val="009C2654"/>
    <w:rsid w:val="009C2C19"/>
    <w:rsid w:val="009C377B"/>
    <w:rsid w:val="009C53E3"/>
    <w:rsid w:val="009C720A"/>
    <w:rsid w:val="009D16E4"/>
    <w:rsid w:val="009D2500"/>
    <w:rsid w:val="009D5152"/>
    <w:rsid w:val="009D672A"/>
    <w:rsid w:val="009D7091"/>
    <w:rsid w:val="009D7E27"/>
    <w:rsid w:val="009D7FE3"/>
    <w:rsid w:val="009E0CEC"/>
    <w:rsid w:val="009E1706"/>
    <w:rsid w:val="009E2054"/>
    <w:rsid w:val="009E371C"/>
    <w:rsid w:val="009E3BED"/>
    <w:rsid w:val="009E58AC"/>
    <w:rsid w:val="009E5F75"/>
    <w:rsid w:val="009E64A8"/>
    <w:rsid w:val="009F0073"/>
    <w:rsid w:val="009F077A"/>
    <w:rsid w:val="009F0AD9"/>
    <w:rsid w:val="009F12B7"/>
    <w:rsid w:val="009F1614"/>
    <w:rsid w:val="009F237C"/>
    <w:rsid w:val="009F30D1"/>
    <w:rsid w:val="009F352C"/>
    <w:rsid w:val="009F41FD"/>
    <w:rsid w:val="009F4871"/>
    <w:rsid w:val="009F4C7C"/>
    <w:rsid w:val="009F554C"/>
    <w:rsid w:val="00A005A8"/>
    <w:rsid w:val="00A00A2E"/>
    <w:rsid w:val="00A01155"/>
    <w:rsid w:val="00A01469"/>
    <w:rsid w:val="00A015FC"/>
    <w:rsid w:val="00A018D2"/>
    <w:rsid w:val="00A01A62"/>
    <w:rsid w:val="00A024A0"/>
    <w:rsid w:val="00A02B85"/>
    <w:rsid w:val="00A02CDF"/>
    <w:rsid w:val="00A02F67"/>
    <w:rsid w:val="00A02FE9"/>
    <w:rsid w:val="00A037F1"/>
    <w:rsid w:val="00A03910"/>
    <w:rsid w:val="00A045A7"/>
    <w:rsid w:val="00A04E1C"/>
    <w:rsid w:val="00A07A84"/>
    <w:rsid w:val="00A07EEC"/>
    <w:rsid w:val="00A10348"/>
    <w:rsid w:val="00A12BBC"/>
    <w:rsid w:val="00A12D04"/>
    <w:rsid w:val="00A13DFE"/>
    <w:rsid w:val="00A13F8C"/>
    <w:rsid w:val="00A15BF3"/>
    <w:rsid w:val="00A15CFA"/>
    <w:rsid w:val="00A165FA"/>
    <w:rsid w:val="00A168C9"/>
    <w:rsid w:val="00A16D6C"/>
    <w:rsid w:val="00A178AC"/>
    <w:rsid w:val="00A22C00"/>
    <w:rsid w:val="00A23684"/>
    <w:rsid w:val="00A23BA3"/>
    <w:rsid w:val="00A245AA"/>
    <w:rsid w:val="00A26C20"/>
    <w:rsid w:val="00A277FE"/>
    <w:rsid w:val="00A303F3"/>
    <w:rsid w:val="00A30712"/>
    <w:rsid w:val="00A30D7B"/>
    <w:rsid w:val="00A3381F"/>
    <w:rsid w:val="00A33E0B"/>
    <w:rsid w:val="00A34931"/>
    <w:rsid w:val="00A36149"/>
    <w:rsid w:val="00A371E2"/>
    <w:rsid w:val="00A37348"/>
    <w:rsid w:val="00A373CC"/>
    <w:rsid w:val="00A3787F"/>
    <w:rsid w:val="00A402D9"/>
    <w:rsid w:val="00A405AD"/>
    <w:rsid w:val="00A40C66"/>
    <w:rsid w:val="00A41501"/>
    <w:rsid w:val="00A4178B"/>
    <w:rsid w:val="00A4183E"/>
    <w:rsid w:val="00A41EEB"/>
    <w:rsid w:val="00A43EC3"/>
    <w:rsid w:val="00A4464C"/>
    <w:rsid w:val="00A447F3"/>
    <w:rsid w:val="00A45BFD"/>
    <w:rsid w:val="00A468DD"/>
    <w:rsid w:val="00A4710C"/>
    <w:rsid w:val="00A47684"/>
    <w:rsid w:val="00A47942"/>
    <w:rsid w:val="00A5170C"/>
    <w:rsid w:val="00A524CD"/>
    <w:rsid w:val="00A530B6"/>
    <w:rsid w:val="00A53CD0"/>
    <w:rsid w:val="00A5411F"/>
    <w:rsid w:val="00A541EB"/>
    <w:rsid w:val="00A54308"/>
    <w:rsid w:val="00A555B9"/>
    <w:rsid w:val="00A55F34"/>
    <w:rsid w:val="00A56481"/>
    <w:rsid w:val="00A5700A"/>
    <w:rsid w:val="00A57AF6"/>
    <w:rsid w:val="00A601EF"/>
    <w:rsid w:val="00A61570"/>
    <w:rsid w:val="00A61D5C"/>
    <w:rsid w:val="00A6251E"/>
    <w:rsid w:val="00A62B1E"/>
    <w:rsid w:val="00A64715"/>
    <w:rsid w:val="00A662C5"/>
    <w:rsid w:val="00A66721"/>
    <w:rsid w:val="00A67336"/>
    <w:rsid w:val="00A673A6"/>
    <w:rsid w:val="00A7037B"/>
    <w:rsid w:val="00A70E69"/>
    <w:rsid w:val="00A7130B"/>
    <w:rsid w:val="00A71541"/>
    <w:rsid w:val="00A72949"/>
    <w:rsid w:val="00A72D30"/>
    <w:rsid w:val="00A762A6"/>
    <w:rsid w:val="00A768C7"/>
    <w:rsid w:val="00A77885"/>
    <w:rsid w:val="00A77A9C"/>
    <w:rsid w:val="00A800DA"/>
    <w:rsid w:val="00A80127"/>
    <w:rsid w:val="00A805F1"/>
    <w:rsid w:val="00A80C4E"/>
    <w:rsid w:val="00A815DD"/>
    <w:rsid w:val="00A81F85"/>
    <w:rsid w:val="00A82623"/>
    <w:rsid w:val="00A82D78"/>
    <w:rsid w:val="00A83439"/>
    <w:rsid w:val="00A83A32"/>
    <w:rsid w:val="00A84B63"/>
    <w:rsid w:val="00A854E3"/>
    <w:rsid w:val="00A85D9E"/>
    <w:rsid w:val="00A860F1"/>
    <w:rsid w:val="00A86BA8"/>
    <w:rsid w:val="00A87C1C"/>
    <w:rsid w:val="00A922F5"/>
    <w:rsid w:val="00A92C43"/>
    <w:rsid w:val="00A93ED2"/>
    <w:rsid w:val="00A94600"/>
    <w:rsid w:val="00A949EB"/>
    <w:rsid w:val="00A955B9"/>
    <w:rsid w:val="00AA0221"/>
    <w:rsid w:val="00AA2538"/>
    <w:rsid w:val="00AA3340"/>
    <w:rsid w:val="00AA3CBF"/>
    <w:rsid w:val="00AA4693"/>
    <w:rsid w:val="00AA52E6"/>
    <w:rsid w:val="00AA58CB"/>
    <w:rsid w:val="00AA5C93"/>
    <w:rsid w:val="00AA6EA6"/>
    <w:rsid w:val="00AA7625"/>
    <w:rsid w:val="00AA7E62"/>
    <w:rsid w:val="00AB0267"/>
    <w:rsid w:val="00AB03CA"/>
    <w:rsid w:val="00AB094B"/>
    <w:rsid w:val="00AB14B0"/>
    <w:rsid w:val="00AB164C"/>
    <w:rsid w:val="00AB1803"/>
    <w:rsid w:val="00AB2BB8"/>
    <w:rsid w:val="00AB3073"/>
    <w:rsid w:val="00AB3B15"/>
    <w:rsid w:val="00AB41DA"/>
    <w:rsid w:val="00AB564B"/>
    <w:rsid w:val="00AB6C86"/>
    <w:rsid w:val="00AB7199"/>
    <w:rsid w:val="00AB7754"/>
    <w:rsid w:val="00AC1083"/>
    <w:rsid w:val="00AC2D26"/>
    <w:rsid w:val="00AC3454"/>
    <w:rsid w:val="00AC368F"/>
    <w:rsid w:val="00AC4C0F"/>
    <w:rsid w:val="00AC5398"/>
    <w:rsid w:val="00AC5E25"/>
    <w:rsid w:val="00AC5FBB"/>
    <w:rsid w:val="00AC75D1"/>
    <w:rsid w:val="00AC7AD3"/>
    <w:rsid w:val="00AD0113"/>
    <w:rsid w:val="00AD07DF"/>
    <w:rsid w:val="00AD0BEF"/>
    <w:rsid w:val="00AD11ED"/>
    <w:rsid w:val="00AD2FDB"/>
    <w:rsid w:val="00AD3EC8"/>
    <w:rsid w:val="00AD4D6E"/>
    <w:rsid w:val="00AD603D"/>
    <w:rsid w:val="00AD6159"/>
    <w:rsid w:val="00AD7292"/>
    <w:rsid w:val="00AE01A8"/>
    <w:rsid w:val="00AE070A"/>
    <w:rsid w:val="00AE2FA9"/>
    <w:rsid w:val="00AE3A74"/>
    <w:rsid w:val="00AE4032"/>
    <w:rsid w:val="00AE406C"/>
    <w:rsid w:val="00AE41EA"/>
    <w:rsid w:val="00AE5D3B"/>
    <w:rsid w:val="00AE60D5"/>
    <w:rsid w:val="00AE6124"/>
    <w:rsid w:val="00AE67E3"/>
    <w:rsid w:val="00AE70CE"/>
    <w:rsid w:val="00AF0C80"/>
    <w:rsid w:val="00AF1730"/>
    <w:rsid w:val="00AF1B89"/>
    <w:rsid w:val="00AF2B33"/>
    <w:rsid w:val="00AF4679"/>
    <w:rsid w:val="00AF5EBF"/>
    <w:rsid w:val="00B00723"/>
    <w:rsid w:val="00B01BE2"/>
    <w:rsid w:val="00B01C2E"/>
    <w:rsid w:val="00B01CF6"/>
    <w:rsid w:val="00B0231D"/>
    <w:rsid w:val="00B0261D"/>
    <w:rsid w:val="00B02A5D"/>
    <w:rsid w:val="00B02C23"/>
    <w:rsid w:val="00B03E51"/>
    <w:rsid w:val="00B03EE6"/>
    <w:rsid w:val="00B0448F"/>
    <w:rsid w:val="00B04DEF"/>
    <w:rsid w:val="00B068B8"/>
    <w:rsid w:val="00B10CA7"/>
    <w:rsid w:val="00B117BA"/>
    <w:rsid w:val="00B11A48"/>
    <w:rsid w:val="00B145D5"/>
    <w:rsid w:val="00B15B39"/>
    <w:rsid w:val="00B204A5"/>
    <w:rsid w:val="00B21880"/>
    <w:rsid w:val="00B21E50"/>
    <w:rsid w:val="00B2226D"/>
    <w:rsid w:val="00B22A70"/>
    <w:rsid w:val="00B22BB3"/>
    <w:rsid w:val="00B235F7"/>
    <w:rsid w:val="00B23A4E"/>
    <w:rsid w:val="00B25061"/>
    <w:rsid w:val="00B25694"/>
    <w:rsid w:val="00B26BC0"/>
    <w:rsid w:val="00B26E96"/>
    <w:rsid w:val="00B276C2"/>
    <w:rsid w:val="00B277CF"/>
    <w:rsid w:val="00B27E5B"/>
    <w:rsid w:val="00B27FF4"/>
    <w:rsid w:val="00B30C72"/>
    <w:rsid w:val="00B314F9"/>
    <w:rsid w:val="00B316DE"/>
    <w:rsid w:val="00B321F3"/>
    <w:rsid w:val="00B3245E"/>
    <w:rsid w:val="00B32E0F"/>
    <w:rsid w:val="00B3362F"/>
    <w:rsid w:val="00B338DC"/>
    <w:rsid w:val="00B35B62"/>
    <w:rsid w:val="00B35CBF"/>
    <w:rsid w:val="00B36797"/>
    <w:rsid w:val="00B36F44"/>
    <w:rsid w:val="00B401AE"/>
    <w:rsid w:val="00B40C6C"/>
    <w:rsid w:val="00B41452"/>
    <w:rsid w:val="00B414AB"/>
    <w:rsid w:val="00B43011"/>
    <w:rsid w:val="00B43436"/>
    <w:rsid w:val="00B44764"/>
    <w:rsid w:val="00B44AE3"/>
    <w:rsid w:val="00B45586"/>
    <w:rsid w:val="00B45FAE"/>
    <w:rsid w:val="00B478E3"/>
    <w:rsid w:val="00B50022"/>
    <w:rsid w:val="00B50918"/>
    <w:rsid w:val="00B53D51"/>
    <w:rsid w:val="00B540CB"/>
    <w:rsid w:val="00B54775"/>
    <w:rsid w:val="00B550CC"/>
    <w:rsid w:val="00B560ED"/>
    <w:rsid w:val="00B56AC1"/>
    <w:rsid w:val="00B614C1"/>
    <w:rsid w:val="00B61EFB"/>
    <w:rsid w:val="00B622B8"/>
    <w:rsid w:val="00B63545"/>
    <w:rsid w:val="00B63633"/>
    <w:rsid w:val="00B6498C"/>
    <w:rsid w:val="00B6503A"/>
    <w:rsid w:val="00B6563C"/>
    <w:rsid w:val="00B657AC"/>
    <w:rsid w:val="00B661BB"/>
    <w:rsid w:val="00B669A8"/>
    <w:rsid w:val="00B715CB"/>
    <w:rsid w:val="00B71D98"/>
    <w:rsid w:val="00B721FB"/>
    <w:rsid w:val="00B72756"/>
    <w:rsid w:val="00B73037"/>
    <w:rsid w:val="00B73B2A"/>
    <w:rsid w:val="00B73CD1"/>
    <w:rsid w:val="00B75DF5"/>
    <w:rsid w:val="00B7656E"/>
    <w:rsid w:val="00B80894"/>
    <w:rsid w:val="00B82046"/>
    <w:rsid w:val="00B82EB8"/>
    <w:rsid w:val="00B84F9D"/>
    <w:rsid w:val="00B853EA"/>
    <w:rsid w:val="00B8636E"/>
    <w:rsid w:val="00B86602"/>
    <w:rsid w:val="00B8728C"/>
    <w:rsid w:val="00B873D0"/>
    <w:rsid w:val="00B87459"/>
    <w:rsid w:val="00B90FDE"/>
    <w:rsid w:val="00B94281"/>
    <w:rsid w:val="00B943AF"/>
    <w:rsid w:val="00B94C7B"/>
    <w:rsid w:val="00B955EE"/>
    <w:rsid w:val="00B96F3E"/>
    <w:rsid w:val="00B97319"/>
    <w:rsid w:val="00B97477"/>
    <w:rsid w:val="00B9747C"/>
    <w:rsid w:val="00B97CDD"/>
    <w:rsid w:val="00BA04FB"/>
    <w:rsid w:val="00BA11C3"/>
    <w:rsid w:val="00BA18C1"/>
    <w:rsid w:val="00BA25F7"/>
    <w:rsid w:val="00BA27BF"/>
    <w:rsid w:val="00BA4722"/>
    <w:rsid w:val="00BA66DE"/>
    <w:rsid w:val="00BA6A3D"/>
    <w:rsid w:val="00BA70C2"/>
    <w:rsid w:val="00BA738D"/>
    <w:rsid w:val="00BA7417"/>
    <w:rsid w:val="00BA7FEB"/>
    <w:rsid w:val="00BB0938"/>
    <w:rsid w:val="00BB137D"/>
    <w:rsid w:val="00BB338B"/>
    <w:rsid w:val="00BB4769"/>
    <w:rsid w:val="00BB4C02"/>
    <w:rsid w:val="00BB59FB"/>
    <w:rsid w:val="00BB5A18"/>
    <w:rsid w:val="00BB5ECD"/>
    <w:rsid w:val="00BB749F"/>
    <w:rsid w:val="00BB758E"/>
    <w:rsid w:val="00BC03B0"/>
    <w:rsid w:val="00BC0894"/>
    <w:rsid w:val="00BC14A3"/>
    <w:rsid w:val="00BC190B"/>
    <w:rsid w:val="00BC2E58"/>
    <w:rsid w:val="00BC3428"/>
    <w:rsid w:val="00BC721D"/>
    <w:rsid w:val="00BD04DE"/>
    <w:rsid w:val="00BD4307"/>
    <w:rsid w:val="00BD7706"/>
    <w:rsid w:val="00BD7EA0"/>
    <w:rsid w:val="00BE0084"/>
    <w:rsid w:val="00BE08BC"/>
    <w:rsid w:val="00BE2942"/>
    <w:rsid w:val="00BE4129"/>
    <w:rsid w:val="00BE657A"/>
    <w:rsid w:val="00BF0B43"/>
    <w:rsid w:val="00BF149C"/>
    <w:rsid w:val="00BF23C2"/>
    <w:rsid w:val="00BF2537"/>
    <w:rsid w:val="00BF580C"/>
    <w:rsid w:val="00BF5BF6"/>
    <w:rsid w:val="00BF67F9"/>
    <w:rsid w:val="00BF6B1F"/>
    <w:rsid w:val="00BF708D"/>
    <w:rsid w:val="00BF7AA3"/>
    <w:rsid w:val="00C01018"/>
    <w:rsid w:val="00C01436"/>
    <w:rsid w:val="00C019F3"/>
    <w:rsid w:val="00C028F2"/>
    <w:rsid w:val="00C02F54"/>
    <w:rsid w:val="00C03360"/>
    <w:rsid w:val="00C038AF"/>
    <w:rsid w:val="00C04300"/>
    <w:rsid w:val="00C05215"/>
    <w:rsid w:val="00C05407"/>
    <w:rsid w:val="00C05B68"/>
    <w:rsid w:val="00C05EB7"/>
    <w:rsid w:val="00C075F6"/>
    <w:rsid w:val="00C07A17"/>
    <w:rsid w:val="00C07DA9"/>
    <w:rsid w:val="00C07E38"/>
    <w:rsid w:val="00C10B66"/>
    <w:rsid w:val="00C110BD"/>
    <w:rsid w:val="00C11DB2"/>
    <w:rsid w:val="00C13705"/>
    <w:rsid w:val="00C13CDA"/>
    <w:rsid w:val="00C14470"/>
    <w:rsid w:val="00C146E3"/>
    <w:rsid w:val="00C14EF2"/>
    <w:rsid w:val="00C16B7A"/>
    <w:rsid w:val="00C17F45"/>
    <w:rsid w:val="00C2096C"/>
    <w:rsid w:val="00C210AC"/>
    <w:rsid w:val="00C21C40"/>
    <w:rsid w:val="00C2214C"/>
    <w:rsid w:val="00C22A45"/>
    <w:rsid w:val="00C23370"/>
    <w:rsid w:val="00C253A9"/>
    <w:rsid w:val="00C261C8"/>
    <w:rsid w:val="00C26B36"/>
    <w:rsid w:val="00C2713E"/>
    <w:rsid w:val="00C27EF5"/>
    <w:rsid w:val="00C317EC"/>
    <w:rsid w:val="00C31F90"/>
    <w:rsid w:val="00C32070"/>
    <w:rsid w:val="00C32C55"/>
    <w:rsid w:val="00C338F3"/>
    <w:rsid w:val="00C340FD"/>
    <w:rsid w:val="00C347BD"/>
    <w:rsid w:val="00C34CAB"/>
    <w:rsid w:val="00C36128"/>
    <w:rsid w:val="00C42237"/>
    <w:rsid w:val="00C42BB8"/>
    <w:rsid w:val="00C442FC"/>
    <w:rsid w:val="00C44617"/>
    <w:rsid w:val="00C44AD9"/>
    <w:rsid w:val="00C45179"/>
    <w:rsid w:val="00C455D1"/>
    <w:rsid w:val="00C4586B"/>
    <w:rsid w:val="00C46886"/>
    <w:rsid w:val="00C50FA0"/>
    <w:rsid w:val="00C51455"/>
    <w:rsid w:val="00C5170B"/>
    <w:rsid w:val="00C51827"/>
    <w:rsid w:val="00C51B64"/>
    <w:rsid w:val="00C5237A"/>
    <w:rsid w:val="00C52812"/>
    <w:rsid w:val="00C529E2"/>
    <w:rsid w:val="00C53FB5"/>
    <w:rsid w:val="00C54847"/>
    <w:rsid w:val="00C548F6"/>
    <w:rsid w:val="00C5534C"/>
    <w:rsid w:val="00C55632"/>
    <w:rsid w:val="00C55719"/>
    <w:rsid w:val="00C5655A"/>
    <w:rsid w:val="00C56A64"/>
    <w:rsid w:val="00C57293"/>
    <w:rsid w:val="00C57B95"/>
    <w:rsid w:val="00C6026D"/>
    <w:rsid w:val="00C60AB4"/>
    <w:rsid w:val="00C60F1A"/>
    <w:rsid w:val="00C615EF"/>
    <w:rsid w:val="00C63226"/>
    <w:rsid w:val="00C63747"/>
    <w:rsid w:val="00C63E41"/>
    <w:rsid w:val="00C64048"/>
    <w:rsid w:val="00C65987"/>
    <w:rsid w:val="00C66313"/>
    <w:rsid w:val="00C665D5"/>
    <w:rsid w:val="00C67B48"/>
    <w:rsid w:val="00C702BC"/>
    <w:rsid w:val="00C705C2"/>
    <w:rsid w:val="00C7141A"/>
    <w:rsid w:val="00C71509"/>
    <w:rsid w:val="00C71EBE"/>
    <w:rsid w:val="00C7276F"/>
    <w:rsid w:val="00C731A6"/>
    <w:rsid w:val="00C73A64"/>
    <w:rsid w:val="00C756C0"/>
    <w:rsid w:val="00C7613A"/>
    <w:rsid w:val="00C76B6B"/>
    <w:rsid w:val="00C77FDF"/>
    <w:rsid w:val="00C8160C"/>
    <w:rsid w:val="00C818DF"/>
    <w:rsid w:val="00C82A58"/>
    <w:rsid w:val="00C82C14"/>
    <w:rsid w:val="00C83804"/>
    <w:rsid w:val="00C84438"/>
    <w:rsid w:val="00C84499"/>
    <w:rsid w:val="00C846AE"/>
    <w:rsid w:val="00C84C04"/>
    <w:rsid w:val="00C84EF6"/>
    <w:rsid w:val="00C87290"/>
    <w:rsid w:val="00C873B2"/>
    <w:rsid w:val="00C90185"/>
    <w:rsid w:val="00C92056"/>
    <w:rsid w:val="00C92B3C"/>
    <w:rsid w:val="00C93727"/>
    <w:rsid w:val="00C93A8D"/>
    <w:rsid w:val="00C9417E"/>
    <w:rsid w:val="00C94420"/>
    <w:rsid w:val="00C945F9"/>
    <w:rsid w:val="00C9466C"/>
    <w:rsid w:val="00C947D1"/>
    <w:rsid w:val="00C9511C"/>
    <w:rsid w:val="00C953E2"/>
    <w:rsid w:val="00C959BD"/>
    <w:rsid w:val="00C959D7"/>
    <w:rsid w:val="00C95C45"/>
    <w:rsid w:val="00C962B0"/>
    <w:rsid w:val="00C96B0A"/>
    <w:rsid w:val="00C96E62"/>
    <w:rsid w:val="00C97CAD"/>
    <w:rsid w:val="00CA19C6"/>
    <w:rsid w:val="00CA1A1A"/>
    <w:rsid w:val="00CA20FD"/>
    <w:rsid w:val="00CA37E1"/>
    <w:rsid w:val="00CA4CD0"/>
    <w:rsid w:val="00CA5685"/>
    <w:rsid w:val="00CA6295"/>
    <w:rsid w:val="00CA7782"/>
    <w:rsid w:val="00CB0307"/>
    <w:rsid w:val="00CB04B4"/>
    <w:rsid w:val="00CB08B2"/>
    <w:rsid w:val="00CB1ED0"/>
    <w:rsid w:val="00CB237F"/>
    <w:rsid w:val="00CB24CC"/>
    <w:rsid w:val="00CB2AD4"/>
    <w:rsid w:val="00CB3D68"/>
    <w:rsid w:val="00CB3F5E"/>
    <w:rsid w:val="00CB4CAA"/>
    <w:rsid w:val="00CB4D55"/>
    <w:rsid w:val="00CB67E2"/>
    <w:rsid w:val="00CB6E16"/>
    <w:rsid w:val="00CB73EB"/>
    <w:rsid w:val="00CB7AFD"/>
    <w:rsid w:val="00CB7B05"/>
    <w:rsid w:val="00CC0035"/>
    <w:rsid w:val="00CC0A9B"/>
    <w:rsid w:val="00CC1337"/>
    <w:rsid w:val="00CC1B12"/>
    <w:rsid w:val="00CC1DEF"/>
    <w:rsid w:val="00CC231D"/>
    <w:rsid w:val="00CC2BA4"/>
    <w:rsid w:val="00CC30C1"/>
    <w:rsid w:val="00CC3434"/>
    <w:rsid w:val="00CC3E39"/>
    <w:rsid w:val="00CC4130"/>
    <w:rsid w:val="00CC47E4"/>
    <w:rsid w:val="00CC4BD4"/>
    <w:rsid w:val="00CC51B6"/>
    <w:rsid w:val="00CC60D4"/>
    <w:rsid w:val="00CC6103"/>
    <w:rsid w:val="00CC6EA3"/>
    <w:rsid w:val="00CC7294"/>
    <w:rsid w:val="00CC7479"/>
    <w:rsid w:val="00CD0084"/>
    <w:rsid w:val="00CD0262"/>
    <w:rsid w:val="00CD0BD5"/>
    <w:rsid w:val="00CD109D"/>
    <w:rsid w:val="00CD1649"/>
    <w:rsid w:val="00CD1CB9"/>
    <w:rsid w:val="00CD3759"/>
    <w:rsid w:val="00CD392D"/>
    <w:rsid w:val="00CD3BF4"/>
    <w:rsid w:val="00CD5B8C"/>
    <w:rsid w:val="00CD601E"/>
    <w:rsid w:val="00CD6573"/>
    <w:rsid w:val="00CD759D"/>
    <w:rsid w:val="00CD7CDC"/>
    <w:rsid w:val="00CE00DC"/>
    <w:rsid w:val="00CE0589"/>
    <w:rsid w:val="00CE0976"/>
    <w:rsid w:val="00CE1C76"/>
    <w:rsid w:val="00CE1F11"/>
    <w:rsid w:val="00CE2D07"/>
    <w:rsid w:val="00CE3138"/>
    <w:rsid w:val="00CE3539"/>
    <w:rsid w:val="00CE5923"/>
    <w:rsid w:val="00CE6C06"/>
    <w:rsid w:val="00CF07C5"/>
    <w:rsid w:val="00CF1F15"/>
    <w:rsid w:val="00CF20E7"/>
    <w:rsid w:val="00CF3352"/>
    <w:rsid w:val="00CF35DC"/>
    <w:rsid w:val="00CF454F"/>
    <w:rsid w:val="00CF499E"/>
    <w:rsid w:val="00CF5CFC"/>
    <w:rsid w:val="00CF67ED"/>
    <w:rsid w:val="00CF6AD0"/>
    <w:rsid w:val="00CF7B37"/>
    <w:rsid w:val="00D0039C"/>
    <w:rsid w:val="00D006E2"/>
    <w:rsid w:val="00D01358"/>
    <w:rsid w:val="00D041E2"/>
    <w:rsid w:val="00D04844"/>
    <w:rsid w:val="00D04EAA"/>
    <w:rsid w:val="00D05835"/>
    <w:rsid w:val="00D05DF6"/>
    <w:rsid w:val="00D061C0"/>
    <w:rsid w:val="00D06A0C"/>
    <w:rsid w:val="00D06FFA"/>
    <w:rsid w:val="00D07771"/>
    <w:rsid w:val="00D12C09"/>
    <w:rsid w:val="00D13122"/>
    <w:rsid w:val="00D1572B"/>
    <w:rsid w:val="00D15D8B"/>
    <w:rsid w:val="00D16242"/>
    <w:rsid w:val="00D169E3"/>
    <w:rsid w:val="00D16B81"/>
    <w:rsid w:val="00D17126"/>
    <w:rsid w:val="00D1744E"/>
    <w:rsid w:val="00D17C8F"/>
    <w:rsid w:val="00D2036D"/>
    <w:rsid w:val="00D2083B"/>
    <w:rsid w:val="00D213C6"/>
    <w:rsid w:val="00D21D1E"/>
    <w:rsid w:val="00D229AC"/>
    <w:rsid w:val="00D238BE"/>
    <w:rsid w:val="00D245E5"/>
    <w:rsid w:val="00D25845"/>
    <w:rsid w:val="00D25FC9"/>
    <w:rsid w:val="00D260B1"/>
    <w:rsid w:val="00D27987"/>
    <w:rsid w:val="00D27DB6"/>
    <w:rsid w:val="00D302B3"/>
    <w:rsid w:val="00D3045C"/>
    <w:rsid w:val="00D31531"/>
    <w:rsid w:val="00D32594"/>
    <w:rsid w:val="00D32D73"/>
    <w:rsid w:val="00D337A8"/>
    <w:rsid w:val="00D33D53"/>
    <w:rsid w:val="00D3423B"/>
    <w:rsid w:val="00D35162"/>
    <w:rsid w:val="00D3646B"/>
    <w:rsid w:val="00D3747F"/>
    <w:rsid w:val="00D37783"/>
    <w:rsid w:val="00D378B6"/>
    <w:rsid w:val="00D40750"/>
    <w:rsid w:val="00D434FA"/>
    <w:rsid w:val="00D439D0"/>
    <w:rsid w:val="00D43EB6"/>
    <w:rsid w:val="00D4462B"/>
    <w:rsid w:val="00D451C8"/>
    <w:rsid w:val="00D4540F"/>
    <w:rsid w:val="00D45C90"/>
    <w:rsid w:val="00D46DC3"/>
    <w:rsid w:val="00D470C8"/>
    <w:rsid w:val="00D470F8"/>
    <w:rsid w:val="00D500C5"/>
    <w:rsid w:val="00D50F7C"/>
    <w:rsid w:val="00D51C19"/>
    <w:rsid w:val="00D5358D"/>
    <w:rsid w:val="00D55291"/>
    <w:rsid w:val="00D55533"/>
    <w:rsid w:val="00D55C9A"/>
    <w:rsid w:val="00D55D63"/>
    <w:rsid w:val="00D5614C"/>
    <w:rsid w:val="00D561B7"/>
    <w:rsid w:val="00D569B8"/>
    <w:rsid w:val="00D574E5"/>
    <w:rsid w:val="00D57BE3"/>
    <w:rsid w:val="00D57F91"/>
    <w:rsid w:val="00D60514"/>
    <w:rsid w:val="00D60BA3"/>
    <w:rsid w:val="00D60EB2"/>
    <w:rsid w:val="00D619B2"/>
    <w:rsid w:val="00D61F43"/>
    <w:rsid w:val="00D62569"/>
    <w:rsid w:val="00D6278D"/>
    <w:rsid w:val="00D635C6"/>
    <w:rsid w:val="00D64B54"/>
    <w:rsid w:val="00D65480"/>
    <w:rsid w:val="00D65754"/>
    <w:rsid w:val="00D66082"/>
    <w:rsid w:val="00D66346"/>
    <w:rsid w:val="00D664C8"/>
    <w:rsid w:val="00D66646"/>
    <w:rsid w:val="00D6695C"/>
    <w:rsid w:val="00D66982"/>
    <w:rsid w:val="00D72A6D"/>
    <w:rsid w:val="00D735CF"/>
    <w:rsid w:val="00D736D1"/>
    <w:rsid w:val="00D73CFE"/>
    <w:rsid w:val="00D7417C"/>
    <w:rsid w:val="00D7423D"/>
    <w:rsid w:val="00D76A64"/>
    <w:rsid w:val="00D804F5"/>
    <w:rsid w:val="00D81E23"/>
    <w:rsid w:val="00D82307"/>
    <w:rsid w:val="00D83231"/>
    <w:rsid w:val="00D832BB"/>
    <w:rsid w:val="00D83704"/>
    <w:rsid w:val="00D83911"/>
    <w:rsid w:val="00D85B35"/>
    <w:rsid w:val="00D85C40"/>
    <w:rsid w:val="00D86DCA"/>
    <w:rsid w:val="00D91841"/>
    <w:rsid w:val="00D91E38"/>
    <w:rsid w:val="00D926CF"/>
    <w:rsid w:val="00D927D4"/>
    <w:rsid w:val="00D9290B"/>
    <w:rsid w:val="00D92985"/>
    <w:rsid w:val="00D932BC"/>
    <w:rsid w:val="00D93794"/>
    <w:rsid w:val="00D944D5"/>
    <w:rsid w:val="00D94AED"/>
    <w:rsid w:val="00D95766"/>
    <w:rsid w:val="00D95FF7"/>
    <w:rsid w:val="00D97DBA"/>
    <w:rsid w:val="00DA0860"/>
    <w:rsid w:val="00DA08B0"/>
    <w:rsid w:val="00DA3560"/>
    <w:rsid w:val="00DA3B62"/>
    <w:rsid w:val="00DA7206"/>
    <w:rsid w:val="00DA7428"/>
    <w:rsid w:val="00DA79E8"/>
    <w:rsid w:val="00DB12B5"/>
    <w:rsid w:val="00DB1678"/>
    <w:rsid w:val="00DB1C2A"/>
    <w:rsid w:val="00DB270B"/>
    <w:rsid w:val="00DB3B23"/>
    <w:rsid w:val="00DB3BB3"/>
    <w:rsid w:val="00DB3D60"/>
    <w:rsid w:val="00DB4FE1"/>
    <w:rsid w:val="00DB565A"/>
    <w:rsid w:val="00DB7B53"/>
    <w:rsid w:val="00DB7BD3"/>
    <w:rsid w:val="00DB7FD7"/>
    <w:rsid w:val="00DC2204"/>
    <w:rsid w:val="00DC4299"/>
    <w:rsid w:val="00DC5453"/>
    <w:rsid w:val="00DC556E"/>
    <w:rsid w:val="00DC55A5"/>
    <w:rsid w:val="00DC6C44"/>
    <w:rsid w:val="00DC6FE1"/>
    <w:rsid w:val="00DC7B73"/>
    <w:rsid w:val="00DD02CB"/>
    <w:rsid w:val="00DD04D8"/>
    <w:rsid w:val="00DD1AD5"/>
    <w:rsid w:val="00DD2007"/>
    <w:rsid w:val="00DD3D45"/>
    <w:rsid w:val="00DD4379"/>
    <w:rsid w:val="00DD5627"/>
    <w:rsid w:val="00DD5C46"/>
    <w:rsid w:val="00DD6715"/>
    <w:rsid w:val="00DD6865"/>
    <w:rsid w:val="00DD6ABF"/>
    <w:rsid w:val="00DE10A9"/>
    <w:rsid w:val="00DE4E72"/>
    <w:rsid w:val="00DE555D"/>
    <w:rsid w:val="00DE7D28"/>
    <w:rsid w:val="00DF0E9E"/>
    <w:rsid w:val="00DF1163"/>
    <w:rsid w:val="00DF1AF2"/>
    <w:rsid w:val="00DF1EF4"/>
    <w:rsid w:val="00DF27DB"/>
    <w:rsid w:val="00DF29BA"/>
    <w:rsid w:val="00DF5211"/>
    <w:rsid w:val="00DF74C3"/>
    <w:rsid w:val="00E00CF1"/>
    <w:rsid w:val="00E0415C"/>
    <w:rsid w:val="00E0462E"/>
    <w:rsid w:val="00E067C0"/>
    <w:rsid w:val="00E071E3"/>
    <w:rsid w:val="00E079F2"/>
    <w:rsid w:val="00E10A9A"/>
    <w:rsid w:val="00E11672"/>
    <w:rsid w:val="00E119B4"/>
    <w:rsid w:val="00E11F51"/>
    <w:rsid w:val="00E12262"/>
    <w:rsid w:val="00E13185"/>
    <w:rsid w:val="00E13B83"/>
    <w:rsid w:val="00E14130"/>
    <w:rsid w:val="00E17D87"/>
    <w:rsid w:val="00E20A1C"/>
    <w:rsid w:val="00E21903"/>
    <w:rsid w:val="00E22B83"/>
    <w:rsid w:val="00E22CD8"/>
    <w:rsid w:val="00E22FB7"/>
    <w:rsid w:val="00E252C7"/>
    <w:rsid w:val="00E2566A"/>
    <w:rsid w:val="00E25BC5"/>
    <w:rsid w:val="00E26ED0"/>
    <w:rsid w:val="00E27647"/>
    <w:rsid w:val="00E30154"/>
    <w:rsid w:val="00E30882"/>
    <w:rsid w:val="00E32B8D"/>
    <w:rsid w:val="00E32EE9"/>
    <w:rsid w:val="00E34E8C"/>
    <w:rsid w:val="00E354EB"/>
    <w:rsid w:val="00E35A85"/>
    <w:rsid w:val="00E360AC"/>
    <w:rsid w:val="00E36ABE"/>
    <w:rsid w:val="00E409FD"/>
    <w:rsid w:val="00E41199"/>
    <w:rsid w:val="00E4146D"/>
    <w:rsid w:val="00E41BE0"/>
    <w:rsid w:val="00E42CB5"/>
    <w:rsid w:val="00E42E87"/>
    <w:rsid w:val="00E43286"/>
    <w:rsid w:val="00E438CD"/>
    <w:rsid w:val="00E43AC8"/>
    <w:rsid w:val="00E43E4F"/>
    <w:rsid w:val="00E44569"/>
    <w:rsid w:val="00E4636C"/>
    <w:rsid w:val="00E478A5"/>
    <w:rsid w:val="00E47B63"/>
    <w:rsid w:val="00E5090D"/>
    <w:rsid w:val="00E51F3D"/>
    <w:rsid w:val="00E53CBB"/>
    <w:rsid w:val="00E544CA"/>
    <w:rsid w:val="00E54BE6"/>
    <w:rsid w:val="00E54EA0"/>
    <w:rsid w:val="00E55E62"/>
    <w:rsid w:val="00E5720C"/>
    <w:rsid w:val="00E57741"/>
    <w:rsid w:val="00E57816"/>
    <w:rsid w:val="00E57DA3"/>
    <w:rsid w:val="00E60B61"/>
    <w:rsid w:val="00E61681"/>
    <w:rsid w:val="00E62992"/>
    <w:rsid w:val="00E62FD0"/>
    <w:rsid w:val="00E6337F"/>
    <w:rsid w:val="00E64B26"/>
    <w:rsid w:val="00E64B70"/>
    <w:rsid w:val="00E65BB0"/>
    <w:rsid w:val="00E65FDA"/>
    <w:rsid w:val="00E6617A"/>
    <w:rsid w:val="00E70804"/>
    <w:rsid w:val="00E73736"/>
    <w:rsid w:val="00E73DED"/>
    <w:rsid w:val="00E7598E"/>
    <w:rsid w:val="00E7617B"/>
    <w:rsid w:val="00E7642F"/>
    <w:rsid w:val="00E7646C"/>
    <w:rsid w:val="00E76C95"/>
    <w:rsid w:val="00E76E72"/>
    <w:rsid w:val="00E80196"/>
    <w:rsid w:val="00E80990"/>
    <w:rsid w:val="00E81DF0"/>
    <w:rsid w:val="00E82D73"/>
    <w:rsid w:val="00E8488E"/>
    <w:rsid w:val="00E85196"/>
    <w:rsid w:val="00E85FD2"/>
    <w:rsid w:val="00E879D1"/>
    <w:rsid w:val="00E90A91"/>
    <w:rsid w:val="00E9462D"/>
    <w:rsid w:val="00E964A3"/>
    <w:rsid w:val="00E9703C"/>
    <w:rsid w:val="00E97A43"/>
    <w:rsid w:val="00E97BC4"/>
    <w:rsid w:val="00EA1204"/>
    <w:rsid w:val="00EA13B8"/>
    <w:rsid w:val="00EA147A"/>
    <w:rsid w:val="00EA4EB8"/>
    <w:rsid w:val="00EA5444"/>
    <w:rsid w:val="00EA5707"/>
    <w:rsid w:val="00EA5998"/>
    <w:rsid w:val="00EA60DF"/>
    <w:rsid w:val="00EA6586"/>
    <w:rsid w:val="00EB0CD2"/>
    <w:rsid w:val="00EB1102"/>
    <w:rsid w:val="00EB19B4"/>
    <w:rsid w:val="00EB28EB"/>
    <w:rsid w:val="00EB31F6"/>
    <w:rsid w:val="00EB336E"/>
    <w:rsid w:val="00EB3F75"/>
    <w:rsid w:val="00EB42F6"/>
    <w:rsid w:val="00EB45C3"/>
    <w:rsid w:val="00EB4B44"/>
    <w:rsid w:val="00EB4D91"/>
    <w:rsid w:val="00EB69CD"/>
    <w:rsid w:val="00EB7C38"/>
    <w:rsid w:val="00EC031E"/>
    <w:rsid w:val="00EC0916"/>
    <w:rsid w:val="00EC15D3"/>
    <w:rsid w:val="00EC1E73"/>
    <w:rsid w:val="00EC4457"/>
    <w:rsid w:val="00EC48BA"/>
    <w:rsid w:val="00EC4B7B"/>
    <w:rsid w:val="00EC4E83"/>
    <w:rsid w:val="00EC64C6"/>
    <w:rsid w:val="00EC6609"/>
    <w:rsid w:val="00EC7971"/>
    <w:rsid w:val="00EC7FC9"/>
    <w:rsid w:val="00ED04EC"/>
    <w:rsid w:val="00ED2124"/>
    <w:rsid w:val="00ED22B9"/>
    <w:rsid w:val="00ED2690"/>
    <w:rsid w:val="00ED3038"/>
    <w:rsid w:val="00ED376B"/>
    <w:rsid w:val="00ED4350"/>
    <w:rsid w:val="00ED5CBF"/>
    <w:rsid w:val="00ED7138"/>
    <w:rsid w:val="00ED7C37"/>
    <w:rsid w:val="00EE0244"/>
    <w:rsid w:val="00EE0B3E"/>
    <w:rsid w:val="00EE1222"/>
    <w:rsid w:val="00EE1D5D"/>
    <w:rsid w:val="00EE3AD0"/>
    <w:rsid w:val="00EE3DE5"/>
    <w:rsid w:val="00EE4DD6"/>
    <w:rsid w:val="00EE6B47"/>
    <w:rsid w:val="00EE6B51"/>
    <w:rsid w:val="00EE6E26"/>
    <w:rsid w:val="00EE724D"/>
    <w:rsid w:val="00EE788B"/>
    <w:rsid w:val="00EE7CB6"/>
    <w:rsid w:val="00EF11A7"/>
    <w:rsid w:val="00EF16AD"/>
    <w:rsid w:val="00EF4197"/>
    <w:rsid w:val="00EF49BD"/>
    <w:rsid w:val="00EF584A"/>
    <w:rsid w:val="00EF5BB6"/>
    <w:rsid w:val="00EF6332"/>
    <w:rsid w:val="00EF6B84"/>
    <w:rsid w:val="00EF6BD3"/>
    <w:rsid w:val="00EF789E"/>
    <w:rsid w:val="00F01075"/>
    <w:rsid w:val="00F01744"/>
    <w:rsid w:val="00F01AE7"/>
    <w:rsid w:val="00F02B9F"/>
    <w:rsid w:val="00F04059"/>
    <w:rsid w:val="00F04BAE"/>
    <w:rsid w:val="00F05679"/>
    <w:rsid w:val="00F1068C"/>
    <w:rsid w:val="00F11D7E"/>
    <w:rsid w:val="00F145AE"/>
    <w:rsid w:val="00F145D3"/>
    <w:rsid w:val="00F147A8"/>
    <w:rsid w:val="00F148D6"/>
    <w:rsid w:val="00F14931"/>
    <w:rsid w:val="00F161D1"/>
    <w:rsid w:val="00F161E7"/>
    <w:rsid w:val="00F16225"/>
    <w:rsid w:val="00F164F0"/>
    <w:rsid w:val="00F16C98"/>
    <w:rsid w:val="00F2121F"/>
    <w:rsid w:val="00F2148F"/>
    <w:rsid w:val="00F21FAC"/>
    <w:rsid w:val="00F222E8"/>
    <w:rsid w:val="00F23E4B"/>
    <w:rsid w:val="00F278A9"/>
    <w:rsid w:val="00F30108"/>
    <w:rsid w:val="00F30BE0"/>
    <w:rsid w:val="00F31009"/>
    <w:rsid w:val="00F3102F"/>
    <w:rsid w:val="00F335D9"/>
    <w:rsid w:val="00F33F13"/>
    <w:rsid w:val="00F343BA"/>
    <w:rsid w:val="00F34C0B"/>
    <w:rsid w:val="00F35028"/>
    <w:rsid w:val="00F36B13"/>
    <w:rsid w:val="00F37520"/>
    <w:rsid w:val="00F3784F"/>
    <w:rsid w:val="00F4088D"/>
    <w:rsid w:val="00F408B5"/>
    <w:rsid w:val="00F40BA8"/>
    <w:rsid w:val="00F412F6"/>
    <w:rsid w:val="00F416F2"/>
    <w:rsid w:val="00F43155"/>
    <w:rsid w:val="00F43461"/>
    <w:rsid w:val="00F438AD"/>
    <w:rsid w:val="00F439BE"/>
    <w:rsid w:val="00F45DA2"/>
    <w:rsid w:val="00F476A5"/>
    <w:rsid w:val="00F478D6"/>
    <w:rsid w:val="00F51E40"/>
    <w:rsid w:val="00F528DA"/>
    <w:rsid w:val="00F5399A"/>
    <w:rsid w:val="00F53CAC"/>
    <w:rsid w:val="00F53DC6"/>
    <w:rsid w:val="00F544AE"/>
    <w:rsid w:val="00F54DE1"/>
    <w:rsid w:val="00F54F9C"/>
    <w:rsid w:val="00F55E92"/>
    <w:rsid w:val="00F56178"/>
    <w:rsid w:val="00F576B1"/>
    <w:rsid w:val="00F576FD"/>
    <w:rsid w:val="00F57F5B"/>
    <w:rsid w:val="00F60A0E"/>
    <w:rsid w:val="00F61213"/>
    <w:rsid w:val="00F614A1"/>
    <w:rsid w:val="00F615D9"/>
    <w:rsid w:val="00F62044"/>
    <w:rsid w:val="00F621EB"/>
    <w:rsid w:val="00F62A93"/>
    <w:rsid w:val="00F63425"/>
    <w:rsid w:val="00F634D2"/>
    <w:rsid w:val="00F63BD3"/>
    <w:rsid w:val="00F63DFA"/>
    <w:rsid w:val="00F647AE"/>
    <w:rsid w:val="00F64C22"/>
    <w:rsid w:val="00F65A3A"/>
    <w:rsid w:val="00F67326"/>
    <w:rsid w:val="00F70732"/>
    <w:rsid w:val="00F7157D"/>
    <w:rsid w:val="00F71883"/>
    <w:rsid w:val="00F71AF9"/>
    <w:rsid w:val="00F720DA"/>
    <w:rsid w:val="00F73014"/>
    <w:rsid w:val="00F73965"/>
    <w:rsid w:val="00F73C4E"/>
    <w:rsid w:val="00F7531E"/>
    <w:rsid w:val="00F754D3"/>
    <w:rsid w:val="00F7680F"/>
    <w:rsid w:val="00F77064"/>
    <w:rsid w:val="00F778E2"/>
    <w:rsid w:val="00F80FBB"/>
    <w:rsid w:val="00F816D8"/>
    <w:rsid w:val="00F82615"/>
    <w:rsid w:val="00F8267F"/>
    <w:rsid w:val="00F82738"/>
    <w:rsid w:val="00F831E0"/>
    <w:rsid w:val="00F836B8"/>
    <w:rsid w:val="00F84623"/>
    <w:rsid w:val="00F84F33"/>
    <w:rsid w:val="00F85D94"/>
    <w:rsid w:val="00F85FF3"/>
    <w:rsid w:val="00F8690B"/>
    <w:rsid w:val="00F871C6"/>
    <w:rsid w:val="00F87507"/>
    <w:rsid w:val="00F8750D"/>
    <w:rsid w:val="00F87AC7"/>
    <w:rsid w:val="00F87ADF"/>
    <w:rsid w:val="00F901F7"/>
    <w:rsid w:val="00F903B9"/>
    <w:rsid w:val="00F92E56"/>
    <w:rsid w:val="00F93547"/>
    <w:rsid w:val="00F936AD"/>
    <w:rsid w:val="00F93FF4"/>
    <w:rsid w:val="00F94E3A"/>
    <w:rsid w:val="00F95207"/>
    <w:rsid w:val="00F95587"/>
    <w:rsid w:val="00F9594B"/>
    <w:rsid w:val="00FA1C17"/>
    <w:rsid w:val="00FA235A"/>
    <w:rsid w:val="00FA2EB1"/>
    <w:rsid w:val="00FA3597"/>
    <w:rsid w:val="00FA47B2"/>
    <w:rsid w:val="00FA5A81"/>
    <w:rsid w:val="00FA677A"/>
    <w:rsid w:val="00FA68FD"/>
    <w:rsid w:val="00FA7691"/>
    <w:rsid w:val="00FB094B"/>
    <w:rsid w:val="00FB26F6"/>
    <w:rsid w:val="00FB3B00"/>
    <w:rsid w:val="00FB4575"/>
    <w:rsid w:val="00FB5323"/>
    <w:rsid w:val="00FB5456"/>
    <w:rsid w:val="00FB5DCB"/>
    <w:rsid w:val="00FB61E6"/>
    <w:rsid w:val="00FB6502"/>
    <w:rsid w:val="00FB6E9E"/>
    <w:rsid w:val="00FB6F1B"/>
    <w:rsid w:val="00FB7886"/>
    <w:rsid w:val="00FB7A29"/>
    <w:rsid w:val="00FC12B5"/>
    <w:rsid w:val="00FC1853"/>
    <w:rsid w:val="00FC1DCB"/>
    <w:rsid w:val="00FC209A"/>
    <w:rsid w:val="00FC28FA"/>
    <w:rsid w:val="00FC4BBC"/>
    <w:rsid w:val="00FC51A5"/>
    <w:rsid w:val="00FC56EC"/>
    <w:rsid w:val="00FC5C85"/>
    <w:rsid w:val="00FC65DC"/>
    <w:rsid w:val="00FC6B7F"/>
    <w:rsid w:val="00FC743E"/>
    <w:rsid w:val="00FC7FB2"/>
    <w:rsid w:val="00FD0855"/>
    <w:rsid w:val="00FD156C"/>
    <w:rsid w:val="00FD24B7"/>
    <w:rsid w:val="00FD4C16"/>
    <w:rsid w:val="00FD53BF"/>
    <w:rsid w:val="00FD544F"/>
    <w:rsid w:val="00FD5FCC"/>
    <w:rsid w:val="00FD62F3"/>
    <w:rsid w:val="00FD7C56"/>
    <w:rsid w:val="00FE189B"/>
    <w:rsid w:val="00FE2119"/>
    <w:rsid w:val="00FE23F2"/>
    <w:rsid w:val="00FE261C"/>
    <w:rsid w:val="00FE28D2"/>
    <w:rsid w:val="00FE3CCD"/>
    <w:rsid w:val="00FE42FE"/>
    <w:rsid w:val="00FE4538"/>
    <w:rsid w:val="00FE4A07"/>
    <w:rsid w:val="00FE4C23"/>
    <w:rsid w:val="00FE4FBA"/>
    <w:rsid w:val="00FE5518"/>
    <w:rsid w:val="00FE5A13"/>
    <w:rsid w:val="00FE7E5D"/>
    <w:rsid w:val="00FF0C2E"/>
    <w:rsid w:val="00FF102B"/>
    <w:rsid w:val="00FF1A3C"/>
    <w:rsid w:val="00FF1EB7"/>
    <w:rsid w:val="00FF23C8"/>
    <w:rsid w:val="00FF27EA"/>
    <w:rsid w:val="00FF2A61"/>
    <w:rsid w:val="00FF2B55"/>
    <w:rsid w:val="00FF2E2F"/>
    <w:rsid w:val="00FF2E67"/>
    <w:rsid w:val="00FF3D8D"/>
    <w:rsid w:val="00FF4984"/>
    <w:rsid w:val="00FF4CA8"/>
    <w:rsid w:val="00FF5632"/>
    <w:rsid w:val="00FF564B"/>
    <w:rsid w:val="00FF56FD"/>
    <w:rsid w:val="00FF59C7"/>
    <w:rsid w:val="00FF5F5F"/>
    <w:rsid w:val="00FF6B50"/>
    <w:rsid w:val="00FF77CB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1"/>
    </o:shapelayout>
  </w:shapeDefaults>
  <w:decimalSymbol w:val="."/>
  <w:listSeparator w:val=","/>
  <w14:docId w14:val="02200E6E"/>
  <w15:chartTrackingRefBased/>
  <w15:docId w15:val="{98E5C680-8BBC-42DA-9578-CFA80F5A7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014"/>
    <w:rPr>
      <w:lang w:val="en-US" w:eastAsia="en-US"/>
    </w:rPr>
  </w:style>
  <w:style w:type="paragraph" w:styleId="Heading1">
    <w:name w:val="heading 1"/>
    <w:basedOn w:val="Normal"/>
    <w:next w:val="Normal"/>
    <w:qFormat/>
    <w:rsid w:val="00F222E8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F222E8"/>
    <w:pPr>
      <w:keepNext/>
      <w:spacing w:before="240" w:after="120"/>
      <w:outlineLvl w:val="1"/>
    </w:pPr>
    <w:rPr>
      <w:rFonts w:ascii="Calibri" w:hAnsi="Calibri"/>
      <w:b/>
      <w:sz w:val="32"/>
      <w:lang w:val="en-GB"/>
    </w:rPr>
  </w:style>
  <w:style w:type="paragraph" w:styleId="Heading3">
    <w:name w:val="heading 3"/>
    <w:basedOn w:val="Normal"/>
    <w:next w:val="Normal"/>
    <w:qFormat/>
    <w:rsid w:val="00F222E8"/>
    <w:pPr>
      <w:keepNext/>
      <w:outlineLvl w:val="2"/>
    </w:pPr>
    <w:rPr>
      <w:b/>
      <w:sz w:val="24"/>
      <w:lang w:val="en-GB"/>
    </w:rPr>
  </w:style>
  <w:style w:type="paragraph" w:styleId="Heading4">
    <w:name w:val="heading 4"/>
    <w:basedOn w:val="Normal"/>
    <w:next w:val="Normal"/>
    <w:qFormat/>
    <w:rsid w:val="00F222E8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F222E8"/>
    <w:pPr>
      <w:keepNext/>
      <w:outlineLvl w:val="4"/>
    </w:pPr>
    <w:rPr>
      <w:i/>
      <w:iCs/>
    </w:rPr>
  </w:style>
  <w:style w:type="paragraph" w:styleId="Heading6">
    <w:name w:val="heading 6"/>
    <w:basedOn w:val="Normal"/>
    <w:next w:val="Normal"/>
    <w:qFormat/>
    <w:rsid w:val="00F222E8"/>
    <w:pPr>
      <w:keepNext/>
      <w:jc w:val="center"/>
      <w:outlineLvl w:val="5"/>
    </w:pPr>
    <w:rPr>
      <w:rFonts w:ascii="Photina" w:hAnsi="Photina"/>
      <w:i/>
    </w:rPr>
  </w:style>
  <w:style w:type="paragraph" w:styleId="Heading7">
    <w:name w:val="heading 7"/>
    <w:basedOn w:val="Normal"/>
    <w:next w:val="Normal"/>
    <w:qFormat/>
    <w:rsid w:val="00F222E8"/>
    <w:pPr>
      <w:keepNext/>
      <w:jc w:val="right"/>
      <w:outlineLvl w:val="6"/>
    </w:pPr>
    <w:rPr>
      <w:rFonts w:ascii="Bookman Old Style" w:hAnsi="Bookman Old Style"/>
      <w:sz w:val="28"/>
      <w:szCs w:val="24"/>
      <w:lang w:val="en-GB"/>
    </w:rPr>
  </w:style>
  <w:style w:type="paragraph" w:styleId="Heading8">
    <w:name w:val="heading 8"/>
    <w:basedOn w:val="Normal"/>
    <w:next w:val="Normal"/>
    <w:qFormat/>
    <w:rsid w:val="00F222E8"/>
    <w:pPr>
      <w:keepNext/>
      <w:outlineLvl w:val="7"/>
    </w:pPr>
    <w:rPr>
      <w:rFonts w:eastAsia="Lucida Sans Unicode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F222E8"/>
    <w:rPr>
      <w:sz w:val="28"/>
    </w:rPr>
  </w:style>
  <w:style w:type="paragraph" w:styleId="Header">
    <w:name w:val="header"/>
    <w:basedOn w:val="Normal"/>
    <w:link w:val="HeaderChar"/>
    <w:rsid w:val="00F222E8"/>
    <w:pPr>
      <w:tabs>
        <w:tab w:val="left" w:pos="4820"/>
        <w:tab w:val="right" w:pos="8640"/>
      </w:tabs>
      <w:ind w:left="4820" w:hanging="4820"/>
    </w:pPr>
    <w:rPr>
      <w:rFonts w:ascii="Calibri" w:hAnsi="Calibri"/>
      <w:i/>
      <w:sz w:val="18"/>
    </w:rPr>
  </w:style>
  <w:style w:type="paragraph" w:styleId="Footer">
    <w:name w:val="footer"/>
    <w:basedOn w:val="Header"/>
    <w:autoRedefine/>
    <w:semiHidden/>
    <w:rsid w:val="00F222E8"/>
    <w:pPr>
      <w:tabs>
        <w:tab w:val="clear" w:pos="4820"/>
        <w:tab w:val="center" w:pos="4536"/>
      </w:tabs>
      <w:ind w:left="0" w:firstLine="0"/>
    </w:pPr>
  </w:style>
  <w:style w:type="paragraph" w:styleId="BodyText">
    <w:name w:val="Body Text"/>
    <w:basedOn w:val="Normal"/>
    <w:semiHidden/>
    <w:rsid w:val="00F222E8"/>
    <w:rPr>
      <w:sz w:val="24"/>
      <w:lang w:val="en-GB"/>
    </w:rPr>
  </w:style>
  <w:style w:type="character" w:styleId="Hyperlink">
    <w:name w:val="Hyperlink"/>
    <w:semiHidden/>
    <w:rsid w:val="00F222E8"/>
    <w:rPr>
      <w:color w:val="0000FF"/>
      <w:u w:val="single"/>
    </w:rPr>
  </w:style>
  <w:style w:type="paragraph" w:styleId="BodyText2">
    <w:name w:val="Body Text 2"/>
    <w:basedOn w:val="Normal"/>
    <w:semiHidden/>
    <w:rsid w:val="00F222E8"/>
    <w:rPr>
      <w:i/>
      <w:iCs/>
    </w:rPr>
  </w:style>
  <w:style w:type="paragraph" w:styleId="BodyText3">
    <w:name w:val="Body Text 3"/>
    <w:basedOn w:val="Normal"/>
    <w:semiHidden/>
    <w:rsid w:val="00F222E8"/>
    <w:rPr>
      <w:rFonts w:ascii="Photina" w:hAnsi="Photina"/>
      <w:b/>
      <w:bCs/>
      <w:iCs/>
      <w:sz w:val="28"/>
    </w:rPr>
  </w:style>
  <w:style w:type="character" w:styleId="FollowedHyperlink">
    <w:name w:val="FollowedHyperlink"/>
    <w:semiHidden/>
    <w:rsid w:val="00F222E8"/>
    <w:rPr>
      <w:color w:val="800080"/>
      <w:u w:val="single"/>
    </w:rPr>
  </w:style>
  <w:style w:type="paragraph" w:styleId="BodyTextIndent">
    <w:name w:val="Body Text Indent"/>
    <w:basedOn w:val="Normal"/>
    <w:semiHidden/>
    <w:rsid w:val="00F222E8"/>
    <w:pPr>
      <w:ind w:left="720" w:firstLine="720"/>
    </w:pPr>
    <w:rPr>
      <w:sz w:val="24"/>
      <w:szCs w:val="24"/>
      <w:lang w:val="en-GB"/>
    </w:rPr>
  </w:style>
  <w:style w:type="character" w:customStyle="1" w:styleId="NumberingSymbols">
    <w:name w:val="Numbering Symbols"/>
    <w:rsid w:val="00F222E8"/>
  </w:style>
  <w:style w:type="character" w:styleId="Strong">
    <w:name w:val="Strong"/>
    <w:qFormat/>
    <w:rsid w:val="00F222E8"/>
    <w:rPr>
      <w:b/>
      <w:bCs/>
    </w:rPr>
  </w:style>
  <w:style w:type="paragraph" w:customStyle="1" w:styleId="ListBullet1">
    <w:name w:val="List Bullet 1"/>
    <w:basedOn w:val="Normal"/>
    <w:rsid w:val="00F222E8"/>
    <w:pPr>
      <w:numPr>
        <w:numId w:val="1"/>
      </w:numPr>
      <w:suppressAutoHyphens/>
      <w:overflowPunct w:val="0"/>
      <w:autoSpaceDE w:val="0"/>
    </w:pPr>
    <w:rPr>
      <w:rFonts w:ascii="Helvetica" w:hAnsi="Helvetica"/>
      <w:lang w:val="en-GB" w:eastAsia="ar-SA"/>
    </w:rPr>
  </w:style>
  <w:style w:type="table" w:styleId="TableGrid">
    <w:name w:val="Table Grid"/>
    <w:basedOn w:val="TableNormal"/>
    <w:uiPriority w:val="59"/>
    <w:rsid w:val="00F22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222E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222E8"/>
    <w:rPr>
      <w:sz w:val="16"/>
      <w:szCs w:val="16"/>
      <w:lang w:val="en-US" w:eastAsia="en-US"/>
    </w:rPr>
  </w:style>
  <w:style w:type="character" w:customStyle="1" w:styleId="HeaderChar">
    <w:name w:val="Header Char"/>
    <w:link w:val="Header"/>
    <w:rsid w:val="00F222E8"/>
    <w:rPr>
      <w:rFonts w:ascii="Calibri" w:hAnsi="Calibri" w:cs="Calibri"/>
      <w:i/>
      <w:sz w:val="1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2E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222E8"/>
    <w:rPr>
      <w:rFonts w:ascii="Tahoma" w:hAnsi="Tahoma" w:cs="Tahoma"/>
      <w:sz w:val="16"/>
      <w:szCs w:val="16"/>
      <w:lang w:val="en-US" w:eastAsia="en-US"/>
    </w:rPr>
  </w:style>
  <w:style w:type="character" w:customStyle="1" w:styleId="apple-converted-space">
    <w:name w:val="apple-converted-space"/>
    <w:rsid w:val="00C340FD"/>
  </w:style>
  <w:style w:type="paragraph" w:styleId="ListParagraph">
    <w:name w:val="List Paragraph"/>
    <w:basedOn w:val="Normal"/>
    <w:uiPriority w:val="34"/>
    <w:qFormat/>
    <w:rsid w:val="00F222E8"/>
    <w:pPr>
      <w:ind w:left="720"/>
    </w:pPr>
  </w:style>
  <w:style w:type="paragraph" w:customStyle="1" w:styleId="Notice">
    <w:name w:val="Notice"/>
    <w:basedOn w:val="Normal"/>
    <w:link w:val="NoticeChar"/>
    <w:qFormat/>
    <w:rsid w:val="00F222E8"/>
    <w:pPr>
      <w:tabs>
        <w:tab w:val="right" w:pos="5103"/>
      </w:tabs>
      <w:spacing w:after="120"/>
    </w:pPr>
    <w:rPr>
      <w:rFonts w:ascii="Calibri" w:hAnsi="Calibri"/>
    </w:rPr>
  </w:style>
  <w:style w:type="paragraph" w:customStyle="1" w:styleId="Sign">
    <w:name w:val="Sign"/>
    <w:basedOn w:val="Notice"/>
    <w:link w:val="SignChar"/>
    <w:qFormat/>
    <w:rsid w:val="00F222E8"/>
    <w:pPr>
      <w:ind w:left="5103"/>
    </w:pPr>
  </w:style>
  <w:style w:type="character" w:customStyle="1" w:styleId="NoticeChar">
    <w:name w:val="Notice Char"/>
    <w:link w:val="Notice"/>
    <w:rsid w:val="00F222E8"/>
    <w:rPr>
      <w:rFonts w:ascii="Calibri" w:hAnsi="Calibri"/>
      <w:lang w:val="en-US" w:eastAsia="en-US"/>
    </w:rPr>
  </w:style>
  <w:style w:type="paragraph" w:customStyle="1" w:styleId="List1">
    <w:name w:val="List 1"/>
    <w:basedOn w:val="Normal"/>
    <w:link w:val="List1Char"/>
    <w:qFormat/>
    <w:rsid w:val="00F222E8"/>
    <w:pPr>
      <w:numPr>
        <w:numId w:val="2"/>
      </w:numPr>
      <w:spacing w:before="120"/>
      <w:ind w:left="425" w:hanging="425"/>
    </w:pPr>
    <w:rPr>
      <w:rFonts w:ascii="Calibri" w:hAnsi="Calibri"/>
      <w:b/>
    </w:rPr>
  </w:style>
  <w:style w:type="character" w:customStyle="1" w:styleId="SignChar">
    <w:name w:val="Sign Char"/>
    <w:link w:val="Sign"/>
    <w:rsid w:val="00F222E8"/>
    <w:rPr>
      <w:rFonts w:ascii="Calibri" w:hAnsi="Calibri"/>
      <w:lang w:val="en-US" w:eastAsia="en-US"/>
    </w:rPr>
  </w:style>
  <w:style w:type="paragraph" w:customStyle="1" w:styleId="Listunnumbered">
    <w:name w:val="List unnumbered"/>
    <w:basedOn w:val="Normal"/>
    <w:link w:val="ListunnumberedChar"/>
    <w:qFormat/>
    <w:rsid w:val="00F222E8"/>
    <w:pPr>
      <w:ind w:left="425"/>
    </w:pPr>
    <w:rPr>
      <w:rFonts w:ascii="Calibri" w:hAnsi="Calibri"/>
    </w:rPr>
  </w:style>
  <w:style w:type="character" w:customStyle="1" w:styleId="List1Char">
    <w:name w:val="List 1 Char"/>
    <w:link w:val="List1"/>
    <w:rsid w:val="00F222E8"/>
    <w:rPr>
      <w:rFonts w:ascii="Calibri" w:hAnsi="Calibri"/>
      <w:b/>
      <w:lang w:val="en-US" w:eastAsia="en-US"/>
    </w:rPr>
  </w:style>
  <w:style w:type="paragraph" w:customStyle="1" w:styleId="Listtwo">
    <w:name w:val="List two"/>
    <w:basedOn w:val="List1"/>
    <w:link w:val="ListtwoChar"/>
    <w:qFormat/>
    <w:rsid w:val="00F222E8"/>
    <w:pPr>
      <w:numPr>
        <w:ilvl w:val="1"/>
      </w:numPr>
      <w:spacing w:before="0"/>
      <w:ind w:left="992" w:hanging="567"/>
    </w:pPr>
    <w:rPr>
      <w:b w:val="0"/>
    </w:rPr>
  </w:style>
  <w:style w:type="character" w:customStyle="1" w:styleId="ListunnumberedChar">
    <w:name w:val="List unnumbered Char"/>
    <w:link w:val="Listunnumbered"/>
    <w:rsid w:val="00F222E8"/>
    <w:rPr>
      <w:rFonts w:ascii="Calibri" w:hAnsi="Calibri"/>
      <w:lang w:val="en-US" w:eastAsia="en-US"/>
    </w:rPr>
  </w:style>
  <w:style w:type="character" w:customStyle="1" w:styleId="ListtwoChar">
    <w:name w:val="List two Char"/>
    <w:link w:val="Listtwo"/>
    <w:rsid w:val="00F222E8"/>
    <w:rPr>
      <w:rFonts w:ascii="Calibri" w:hAnsi="Calibri"/>
      <w:lang w:val="en-US" w:eastAsia="en-US"/>
    </w:rPr>
  </w:style>
  <w:style w:type="paragraph" w:customStyle="1" w:styleId="Header1">
    <w:name w:val="Header1"/>
    <w:basedOn w:val="Header"/>
    <w:link w:val="headerChar0"/>
    <w:qFormat/>
    <w:rsid w:val="00F222E8"/>
  </w:style>
  <w:style w:type="character" w:customStyle="1" w:styleId="headerChar0">
    <w:name w:val="header Char"/>
    <w:link w:val="Header1"/>
    <w:rsid w:val="00F222E8"/>
    <w:rPr>
      <w:rFonts w:ascii="Calibri" w:hAnsi="Calibri" w:cs="Calibri"/>
      <w:i/>
      <w:sz w:val="18"/>
      <w:lang w:val="en-US" w:eastAsia="en-US"/>
    </w:rPr>
  </w:style>
  <w:style w:type="paragraph" w:customStyle="1" w:styleId="Itemlevel1">
    <w:name w:val="Item level 1"/>
    <w:basedOn w:val="Normal"/>
    <w:link w:val="Itemlevel1Char"/>
    <w:qFormat/>
    <w:rsid w:val="00BE08BC"/>
    <w:pPr>
      <w:tabs>
        <w:tab w:val="left" w:pos="1134"/>
      </w:tabs>
      <w:spacing w:before="120"/>
    </w:pPr>
    <w:rPr>
      <w:rFonts w:ascii="Calibri" w:hAnsi="Calibri"/>
    </w:rPr>
  </w:style>
  <w:style w:type="paragraph" w:customStyle="1" w:styleId="Itemlevel2">
    <w:name w:val="Item level 2"/>
    <w:basedOn w:val="Itemlevel1"/>
    <w:link w:val="Itemlevel2Char"/>
    <w:qFormat/>
    <w:rsid w:val="00C2096C"/>
    <w:pPr>
      <w:tabs>
        <w:tab w:val="clear" w:pos="1134"/>
        <w:tab w:val="left" w:pos="1701"/>
      </w:tabs>
      <w:ind w:left="1701" w:hanging="567"/>
    </w:pPr>
  </w:style>
  <w:style w:type="character" w:customStyle="1" w:styleId="Itemlevel1Char">
    <w:name w:val="Item level 1 Char"/>
    <w:link w:val="Itemlevel1"/>
    <w:rsid w:val="00BE08BC"/>
    <w:rPr>
      <w:rFonts w:ascii="Calibri" w:hAnsi="Calibri"/>
      <w:lang w:val="en-US" w:eastAsia="en-US"/>
    </w:rPr>
  </w:style>
  <w:style w:type="paragraph" w:customStyle="1" w:styleId="Itemlevel3">
    <w:name w:val="Item level 3"/>
    <w:basedOn w:val="Itemlevel2"/>
    <w:link w:val="Itemlevel3Char"/>
    <w:qFormat/>
    <w:rsid w:val="00C2096C"/>
    <w:pPr>
      <w:tabs>
        <w:tab w:val="clear" w:pos="1701"/>
      </w:tabs>
      <w:ind w:left="2268"/>
    </w:pPr>
  </w:style>
  <w:style w:type="character" w:customStyle="1" w:styleId="Itemlevel2Char">
    <w:name w:val="Item level 2 Char"/>
    <w:link w:val="Itemlevel2"/>
    <w:rsid w:val="00C2096C"/>
    <w:rPr>
      <w:rFonts w:ascii="Calibri" w:hAnsi="Calibri"/>
      <w:lang w:val="en-US" w:eastAsia="en-US"/>
    </w:rPr>
  </w:style>
  <w:style w:type="paragraph" w:customStyle="1" w:styleId="tablecell">
    <w:name w:val="table cell"/>
    <w:link w:val="tablecellChar"/>
    <w:qFormat/>
    <w:rsid w:val="00BE08BC"/>
    <w:rPr>
      <w:rFonts w:ascii="Calibri" w:hAnsi="Calibri"/>
      <w:i/>
      <w:color w:val="000000"/>
      <w:sz w:val="18"/>
      <w:shd w:val="clear" w:color="auto" w:fill="FFFFFF"/>
      <w:lang w:val="en-US" w:eastAsia="en-US"/>
    </w:rPr>
  </w:style>
  <w:style w:type="character" w:customStyle="1" w:styleId="Itemlevel3Char">
    <w:name w:val="Item level 3 Char"/>
    <w:link w:val="Itemlevel3"/>
    <w:rsid w:val="00C2096C"/>
    <w:rPr>
      <w:rFonts w:ascii="Calibri" w:hAnsi="Calibri"/>
      <w:lang w:val="en-US" w:eastAsia="en-US"/>
    </w:rPr>
  </w:style>
  <w:style w:type="paragraph" w:styleId="NormalWeb">
    <w:name w:val="Normal (Web)"/>
    <w:basedOn w:val="Normal"/>
    <w:uiPriority w:val="99"/>
    <w:unhideWhenUsed/>
    <w:rsid w:val="00A41501"/>
    <w:rPr>
      <w:sz w:val="24"/>
      <w:szCs w:val="24"/>
    </w:rPr>
  </w:style>
  <w:style w:type="character" w:customStyle="1" w:styleId="tablecellChar">
    <w:name w:val="table cell Char"/>
    <w:link w:val="tablecell"/>
    <w:rsid w:val="00BE08BC"/>
    <w:rPr>
      <w:rFonts w:ascii="Calibri" w:hAnsi="Calibri"/>
      <w:i/>
      <w:color w:val="000000"/>
      <w:sz w:val="18"/>
      <w:lang w:val="en-US" w:eastAsia="en-US" w:bidi="ar-SA"/>
    </w:rPr>
  </w:style>
  <w:style w:type="paragraph" w:styleId="Revision">
    <w:name w:val="Revision"/>
    <w:hidden/>
    <w:uiPriority w:val="99"/>
    <w:semiHidden/>
    <w:rsid w:val="00323B3A"/>
    <w:rPr>
      <w:lang w:val="en-US" w:eastAsia="en-US"/>
    </w:rPr>
  </w:style>
  <w:style w:type="paragraph" w:customStyle="1" w:styleId="Default">
    <w:name w:val="Default"/>
    <w:rsid w:val="00D1744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eading2Char">
    <w:name w:val="Heading 2 Char"/>
    <w:link w:val="Heading2"/>
    <w:rsid w:val="004B35B9"/>
    <w:rPr>
      <w:rFonts w:ascii="Calibri" w:hAnsi="Calibri"/>
      <w:b/>
      <w:sz w:val="32"/>
      <w:lang w:eastAsia="en-US"/>
    </w:rPr>
  </w:style>
  <w:style w:type="character" w:styleId="CommentReference">
    <w:name w:val="annotation reference"/>
    <w:uiPriority w:val="99"/>
    <w:semiHidden/>
    <w:unhideWhenUsed/>
    <w:rsid w:val="00F017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1744"/>
  </w:style>
  <w:style w:type="character" w:customStyle="1" w:styleId="CommentTextChar">
    <w:name w:val="Comment Text Char"/>
    <w:link w:val="CommentText"/>
    <w:uiPriority w:val="99"/>
    <w:semiHidden/>
    <w:rsid w:val="00F0174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17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1744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13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1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815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01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877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298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027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3366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3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Home\Parish%20Council\Comms%20Group\2012%20Agenda%20design%2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D5CC9A82F4CA4994369CB12279FC6B" ma:contentTypeVersion="2" ma:contentTypeDescription="Create a new document." ma:contentTypeScope="" ma:versionID="820c5c9798e8f6ec6345068bfcc4af9a">
  <xsd:schema xmlns:xsd="http://www.w3.org/2001/XMLSchema" xmlns:xs="http://www.w3.org/2001/XMLSchema" xmlns:p="http://schemas.microsoft.com/office/2006/metadata/properties" xmlns:ns3="3f8cb3f4-7d97-4920-8e5c-562edae67c05" targetNamespace="http://schemas.microsoft.com/office/2006/metadata/properties" ma:root="true" ma:fieldsID="1d460410a044dca5697aa40ea58e34fb" ns3:_="">
    <xsd:import namespace="3f8cb3f4-7d97-4920-8e5c-562edae67c0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b3f4-7d97-4920-8e5c-562edae67c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8D10F7-368F-4781-AF7D-E2A3BA816C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6C02F6-9B5D-4E16-8024-D37FBF27FD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FDCB1C-CA45-476E-82C7-FBFDEC274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8cb3f4-7d97-4920-8e5c-562edae67c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E06073-A00B-414E-8E46-473109EAAC72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3f8cb3f4-7d97-4920-8e5c-562edae67c0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2012 Agenda design 4</Template>
  <TotalTime>2</TotalTime>
  <Pages>5</Pages>
  <Words>1618</Words>
  <Characters>8684</Characters>
  <Application>Microsoft Office Word</Application>
  <DocSecurity>4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may 1998</vt:lpstr>
    </vt:vector>
  </TitlesOfParts>
  <Company>Shinfield Parish Council</Company>
  <LinksUpToDate>false</LinksUpToDate>
  <CharactersWithSpaces>10282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may 1998</dc:title>
  <dc:subject/>
  <dc:creator>Shinfield Parish Council</dc:creator>
  <cp:keywords/>
  <dc:description/>
  <cp:lastModifiedBy>Mike Balbini</cp:lastModifiedBy>
  <cp:revision>2</cp:revision>
  <cp:lastPrinted>2019-06-21T11:44:00Z</cp:lastPrinted>
  <dcterms:created xsi:type="dcterms:W3CDTF">2021-08-04T16:46:00Z</dcterms:created>
  <dcterms:modified xsi:type="dcterms:W3CDTF">2021-08-04T16:46:00Z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0x01010097D5CC9A82F4CA4994369CB12279FC6B</vt:lpwstr>
  </property>
</Properties>
</file>